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F3D41" w14:textId="786DF095" w:rsidR="00BC2204" w:rsidRDefault="0067640F" w:rsidP="00EB556F">
      <w:pPr>
        <w:ind w:right="-1"/>
      </w:pPr>
      <w:proofErr w:type="spellStart"/>
      <w:r>
        <w:rPr>
          <w:szCs w:val="24"/>
          <w:lang w:eastAsia="lt-LT"/>
        </w:rPr>
        <w:t>Jurdaičių</w:t>
      </w:r>
      <w:proofErr w:type="spellEnd"/>
      <w:r w:rsidR="008B5802" w:rsidRPr="0074030A">
        <w:rPr>
          <w:szCs w:val="24"/>
          <w:lang w:eastAsia="lt-LT"/>
        </w:rPr>
        <w:t xml:space="preserve"> socialinės globos namams</w:t>
      </w:r>
      <w:r w:rsidR="008B5802">
        <w:rPr>
          <w:color w:val="000000"/>
          <w:szCs w:val="24"/>
        </w:rPr>
        <w:tab/>
      </w:r>
      <w:r w:rsidR="006C016B">
        <w:rPr>
          <w:color w:val="000000"/>
          <w:szCs w:val="24"/>
        </w:rPr>
        <w:tab/>
      </w:r>
      <w:r w:rsidR="006C016B">
        <w:rPr>
          <w:color w:val="000000"/>
          <w:szCs w:val="24"/>
        </w:rPr>
        <w:tab/>
      </w:r>
      <w:r w:rsidR="006C016B">
        <w:rPr>
          <w:color w:val="000000"/>
          <w:szCs w:val="24"/>
        </w:rPr>
        <w:tab/>
      </w:r>
      <w:r w:rsidR="006C016B">
        <w:rPr>
          <w:color w:val="000000"/>
          <w:szCs w:val="24"/>
        </w:rPr>
        <w:tab/>
      </w:r>
      <w:r w:rsidR="006C016B">
        <w:rPr>
          <w:color w:val="000000"/>
          <w:szCs w:val="24"/>
        </w:rPr>
        <w:tab/>
      </w:r>
      <w:r w:rsidR="00EB556F">
        <w:t>Nr.</w:t>
      </w:r>
    </w:p>
    <w:p w14:paraId="695CA207" w14:textId="21C0CE78" w:rsidR="00EB556F" w:rsidRDefault="00EB556F" w:rsidP="00EB556F">
      <w:pPr>
        <w:ind w:right="-1"/>
      </w:pPr>
    </w:p>
    <w:p w14:paraId="7CBDA8F5" w14:textId="1307B744" w:rsidR="00EB556F" w:rsidRDefault="00EB556F" w:rsidP="00EB556F">
      <w:pPr>
        <w:ind w:right="-1"/>
      </w:pPr>
    </w:p>
    <w:p w14:paraId="2A0E73B6" w14:textId="77777777" w:rsidR="00EB556F" w:rsidRPr="003055F5" w:rsidRDefault="00EB556F" w:rsidP="00EB556F">
      <w:pPr>
        <w:ind w:right="-1"/>
      </w:pPr>
    </w:p>
    <w:p w14:paraId="73AF3D42" w14:textId="09BE3BA3" w:rsidR="00C62AF0" w:rsidRPr="00A22792" w:rsidRDefault="00C62AF0" w:rsidP="00EB556F">
      <w:pPr>
        <w:pStyle w:val="Standard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DĖL </w:t>
      </w:r>
      <w:r w:rsidR="006E0F4A" w:rsidRPr="00A22792">
        <w:rPr>
          <w:b/>
          <w:bCs/>
          <w:sz w:val="24"/>
          <w:szCs w:val="24"/>
        </w:rPr>
        <w:t>ATASKAITŲ</w:t>
      </w:r>
      <w:r w:rsidR="00270819" w:rsidRPr="00A22792">
        <w:rPr>
          <w:b/>
          <w:bCs/>
          <w:sz w:val="24"/>
          <w:szCs w:val="24"/>
        </w:rPr>
        <w:t xml:space="preserve"> </w:t>
      </w:r>
      <w:r w:rsidR="000A1FD7" w:rsidRPr="00A22792">
        <w:rPr>
          <w:b/>
          <w:bCs/>
          <w:sz w:val="24"/>
          <w:szCs w:val="24"/>
        </w:rPr>
        <w:t>PA</w:t>
      </w:r>
      <w:r w:rsidRPr="00A22792">
        <w:rPr>
          <w:b/>
          <w:bCs/>
          <w:sz w:val="24"/>
          <w:szCs w:val="24"/>
        </w:rPr>
        <w:t>TEIKIMO</w:t>
      </w:r>
    </w:p>
    <w:p w14:paraId="73AF3D43" w14:textId="77777777" w:rsidR="00C62AF0" w:rsidRPr="00A22792" w:rsidRDefault="00C62AF0" w:rsidP="00EB556F">
      <w:pPr>
        <w:pStyle w:val="Standard"/>
        <w:jc w:val="both"/>
        <w:rPr>
          <w:b/>
          <w:bCs/>
          <w:sz w:val="24"/>
          <w:szCs w:val="24"/>
        </w:rPr>
      </w:pPr>
    </w:p>
    <w:p w14:paraId="7C0445A5" w14:textId="7D143868" w:rsidR="00D557ED" w:rsidRDefault="00AA2744" w:rsidP="00D557ED">
      <w:pPr>
        <w:ind w:firstLine="851"/>
        <w:jc w:val="both"/>
        <w:rPr>
          <w:szCs w:val="24"/>
        </w:rPr>
      </w:pPr>
      <w:r>
        <w:t xml:space="preserve">Nacionalinis bendrųjų funkcijų centras, vadovaudamasis Lietuvos Respublikos finansų ministro 2011 m. rugpjūčio 8 d. įsakymo Nr. 1K-265 „Dėl Lietuvos Respublikos valstybės biudžeto ir savivaldybių biudžetų sudarymo ir vykdymo taisyklių taikymo“ (toliau – Įsakymas) 3.3 papunkčiu, </w:t>
      </w:r>
      <w:r w:rsidRPr="00856FAD">
        <w:t>teikia</w:t>
      </w:r>
      <w:r>
        <w:t xml:space="preserve"> </w:t>
      </w:r>
      <w:proofErr w:type="spellStart"/>
      <w:r w:rsidR="0067640F" w:rsidRPr="00A22792">
        <w:rPr>
          <w:szCs w:val="24"/>
          <w:lang w:eastAsia="lt-LT"/>
        </w:rPr>
        <w:t>Jurdaič</w:t>
      </w:r>
      <w:r>
        <w:rPr>
          <w:szCs w:val="24"/>
          <w:lang w:eastAsia="lt-LT"/>
        </w:rPr>
        <w:t>i</w:t>
      </w:r>
      <w:r w:rsidR="0067640F" w:rsidRPr="00A22792">
        <w:rPr>
          <w:szCs w:val="24"/>
          <w:lang w:eastAsia="lt-LT"/>
        </w:rPr>
        <w:t>ų</w:t>
      </w:r>
      <w:proofErr w:type="spellEnd"/>
      <w:r w:rsidR="006C016B" w:rsidRPr="00A22792">
        <w:rPr>
          <w:szCs w:val="24"/>
          <w:lang w:eastAsia="lt-LT"/>
        </w:rPr>
        <w:t xml:space="preserve"> socialinės globos namų</w:t>
      </w:r>
      <w:r w:rsidR="006C016B" w:rsidRPr="00A22792">
        <w:rPr>
          <w:color w:val="000000"/>
          <w:szCs w:val="24"/>
        </w:rPr>
        <w:t xml:space="preserve"> </w:t>
      </w:r>
      <w:r>
        <w:rPr>
          <w:szCs w:val="24"/>
        </w:rPr>
        <w:t>2025 metų biudžeto vykdymo ataskaitas,</w:t>
      </w:r>
      <w:r>
        <w:rPr>
          <w:color w:val="EE0000"/>
          <w:szCs w:val="24"/>
        </w:rPr>
        <w:t xml:space="preserve"> </w:t>
      </w:r>
      <w:r>
        <w:rPr>
          <w:szCs w:val="24"/>
        </w:rPr>
        <w:t xml:space="preserve">patvirtintas formas BV-2, BV-3. </w:t>
      </w:r>
      <w:r w:rsidRPr="004E788C">
        <w:rPr>
          <w:szCs w:val="24"/>
        </w:rPr>
        <w:t>Taip pat i</w:t>
      </w:r>
      <w:r w:rsidRPr="004E788C">
        <w:t xml:space="preserve">nformuojame, kad </w:t>
      </w:r>
      <w:r w:rsidRPr="004E788C">
        <w:rPr>
          <w:szCs w:val="24"/>
        </w:rPr>
        <w:t xml:space="preserve">duomenų, kurie turėtų būti pateikiami </w:t>
      </w:r>
      <w:r>
        <w:rPr>
          <w:szCs w:val="24"/>
        </w:rPr>
        <w:t>2025</w:t>
      </w:r>
      <w:r>
        <w:rPr>
          <w:szCs w:val="24"/>
        </w:rPr>
        <w:t xml:space="preserve"> </w:t>
      </w:r>
      <w:r w:rsidRPr="004E788C">
        <w:rPr>
          <w:szCs w:val="24"/>
        </w:rPr>
        <w:t xml:space="preserve">metų ataskaitose, parengtose pagal </w:t>
      </w:r>
      <w:r>
        <w:rPr>
          <w:szCs w:val="24"/>
        </w:rPr>
        <w:t>Įsakymo</w:t>
      </w:r>
      <w:r w:rsidRPr="004E788C">
        <w:rPr>
          <w:szCs w:val="24"/>
        </w:rPr>
        <w:t xml:space="preserve"> nustatytas formas </w:t>
      </w:r>
      <w:r>
        <w:t xml:space="preserve">BV-1, </w:t>
      </w:r>
      <w:r w:rsidRPr="00DC6C42">
        <w:rPr>
          <w:szCs w:val="24"/>
        </w:rPr>
        <w:t>BV-4, BV-5, BV-6</w:t>
      </w:r>
      <w:r>
        <w:rPr>
          <w:szCs w:val="24"/>
        </w:rPr>
        <w:t>,</w:t>
      </w:r>
      <w:r>
        <w:rPr>
          <w:szCs w:val="24"/>
        </w:rPr>
        <w:t xml:space="preserve"> </w:t>
      </w:r>
      <w:proofErr w:type="spellStart"/>
      <w:r w:rsidR="0067640F" w:rsidRPr="00A22792">
        <w:rPr>
          <w:szCs w:val="24"/>
          <w:lang w:eastAsia="lt-LT"/>
        </w:rPr>
        <w:t>Jurdaičių</w:t>
      </w:r>
      <w:proofErr w:type="spellEnd"/>
      <w:r w:rsidR="0067640F" w:rsidRPr="00A22792">
        <w:rPr>
          <w:szCs w:val="24"/>
          <w:lang w:eastAsia="lt-LT"/>
        </w:rPr>
        <w:t xml:space="preserve"> </w:t>
      </w:r>
      <w:r w:rsidR="006C016B" w:rsidRPr="00A22792">
        <w:rPr>
          <w:szCs w:val="24"/>
          <w:lang w:eastAsia="lt-LT"/>
        </w:rPr>
        <w:t>socialinės globos nama</w:t>
      </w:r>
      <w:r w:rsidR="00701B65" w:rsidRPr="00A22792">
        <w:rPr>
          <w:szCs w:val="24"/>
          <w:lang w:eastAsia="lt-LT"/>
        </w:rPr>
        <w:t>i</w:t>
      </w:r>
      <w:r w:rsidR="006C016B" w:rsidRPr="00A22792">
        <w:rPr>
          <w:color w:val="000000"/>
          <w:szCs w:val="24"/>
        </w:rPr>
        <w:t xml:space="preserve"> </w:t>
      </w:r>
      <w:r>
        <w:rPr>
          <w:szCs w:val="24"/>
        </w:rPr>
        <w:t>neturi.</w:t>
      </w:r>
    </w:p>
    <w:p w14:paraId="39744D61" w14:textId="77777777" w:rsidR="00AA2744" w:rsidRPr="00A22792" w:rsidRDefault="00AA2744" w:rsidP="00D557ED">
      <w:pPr>
        <w:ind w:firstLine="851"/>
        <w:jc w:val="both"/>
        <w:rPr>
          <w:szCs w:val="24"/>
        </w:rPr>
      </w:pPr>
    </w:p>
    <w:p w14:paraId="6FD623F1" w14:textId="77777777" w:rsidR="00AA2744" w:rsidRDefault="00AA2744" w:rsidP="00AA2744">
      <w:pPr>
        <w:ind w:firstLine="851"/>
        <w:jc w:val="both"/>
        <w:rPr>
          <w:szCs w:val="24"/>
        </w:rPr>
      </w:pPr>
      <w:r>
        <w:rPr>
          <w:szCs w:val="24"/>
        </w:rPr>
        <w:t>PRIDEDAMA:</w:t>
      </w:r>
    </w:p>
    <w:p w14:paraId="052DCEC3" w14:textId="77777777" w:rsidR="00AA2744" w:rsidRDefault="00AA2744" w:rsidP="00AA2744">
      <w:pPr>
        <w:pStyle w:val="Sraopastraipa"/>
        <w:tabs>
          <w:tab w:val="left" w:pos="1134"/>
        </w:tabs>
        <w:ind w:left="0" w:firstLine="851"/>
        <w:jc w:val="both"/>
        <w:rPr>
          <w:szCs w:val="22"/>
        </w:rPr>
      </w:pPr>
      <w:r>
        <w:rPr>
          <w:szCs w:val="22"/>
        </w:rPr>
        <w:t xml:space="preserve">1. </w:t>
      </w:r>
      <w:r w:rsidRPr="0077679E">
        <w:rPr>
          <w:szCs w:val="22"/>
        </w:rPr>
        <w:t>Informacij</w:t>
      </w:r>
      <w:r>
        <w:rPr>
          <w:szCs w:val="22"/>
        </w:rPr>
        <w:t>a</w:t>
      </w:r>
      <w:r w:rsidRPr="0077679E">
        <w:rPr>
          <w:szCs w:val="22"/>
        </w:rPr>
        <w:t xml:space="preserve"> apie išlaidų darbo užmokesčiui plano vykdymą 20</w:t>
      </w:r>
      <w:r>
        <w:rPr>
          <w:szCs w:val="22"/>
        </w:rPr>
        <w:t>25 metais.</w:t>
      </w:r>
    </w:p>
    <w:p w14:paraId="4961CC35" w14:textId="77777777" w:rsidR="00AA2744" w:rsidRPr="00270819" w:rsidRDefault="00AA2744" w:rsidP="00AA2744">
      <w:pPr>
        <w:tabs>
          <w:tab w:val="left" w:pos="1134"/>
        </w:tabs>
        <w:ind w:firstLine="851"/>
        <w:jc w:val="both"/>
        <w:rPr>
          <w:szCs w:val="24"/>
        </w:rPr>
      </w:pPr>
      <w:r>
        <w:rPr>
          <w:szCs w:val="22"/>
        </w:rPr>
        <w:t>2</w:t>
      </w:r>
      <w:r w:rsidRPr="00270819">
        <w:rPr>
          <w:szCs w:val="22"/>
        </w:rPr>
        <w:t>. Informacij</w:t>
      </w:r>
      <w:r>
        <w:rPr>
          <w:szCs w:val="22"/>
        </w:rPr>
        <w:t>a</w:t>
      </w:r>
      <w:r w:rsidRPr="00270819">
        <w:rPr>
          <w:szCs w:val="22"/>
        </w:rPr>
        <w:t xml:space="preserve"> apie </w:t>
      </w:r>
      <w:r>
        <w:rPr>
          <w:szCs w:val="22"/>
        </w:rPr>
        <w:t>tęstinės veiklos ir pažangos lėšų turtui įsigyti plano vykdymą</w:t>
      </w:r>
      <w:r w:rsidRPr="00270819">
        <w:rPr>
          <w:szCs w:val="22"/>
        </w:rPr>
        <w:t>.</w:t>
      </w:r>
    </w:p>
    <w:p w14:paraId="5819160F" w14:textId="77777777" w:rsidR="00D557ED" w:rsidRPr="003055F5" w:rsidRDefault="00D557ED" w:rsidP="00D557ED">
      <w:pPr>
        <w:ind w:firstLine="851"/>
        <w:jc w:val="both"/>
        <w:rPr>
          <w:rStyle w:val="st"/>
        </w:rPr>
      </w:pPr>
    </w:p>
    <w:p w14:paraId="557020E1" w14:textId="77777777" w:rsidR="00D557ED" w:rsidRPr="003055F5" w:rsidRDefault="00D557ED" w:rsidP="00D557ED">
      <w:pPr>
        <w:ind w:firstLine="567"/>
        <w:jc w:val="both"/>
      </w:pPr>
    </w:p>
    <w:p w14:paraId="49AA3300" w14:textId="77777777" w:rsidR="00D557ED" w:rsidRPr="003055F5" w:rsidRDefault="00D557ED" w:rsidP="00D557ED">
      <w:pPr>
        <w:ind w:firstLine="567"/>
        <w:jc w:val="both"/>
      </w:pPr>
    </w:p>
    <w:p w14:paraId="3761E7E5" w14:textId="77777777" w:rsidR="0077278A" w:rsidRDefault="0077278A" w:rsidP="00D557ED">
      <w:pPr>
        <w:tabs>
          <w:tab w:val="right" w:pos="9071"/>
        </w:tabs>
      </w:pPr>
    </w:p>
    <w:p w14:paraId="4D01A9F2" w14:textId="77777777" w:rsidR="00AA2744" w:rsidRDefault="00AA2744" w:rsidP="00AA2744">
      <w:pPr>
        <w:tabs>
          <w:tab w:val="right" w:pos="9071"/>
        </w:tabs>
        <w:spacing w:line="276" w:lineRule="auto"/>
      </w:pPr>
      <w:r>
        <w:t>Vyresnioji finansų analitikė atliekanti</w:t>
      </w:r>
    </w:p>
    <w:p w14:paraId="53E19689" w14:textId="77777777" w:rsidR="00AA2744" w:rsidRPr="00D94AB2" w:rsidRDefault="00AA2744" w:rsidP="00AA2744">
      <w:pPr>
        <w:tabs>
          <w:tab w:val="right" w:pos="9071"/>
        </w:tabs>
        <w:spacing w:line="276" w:lineRule="auto"/>
      </w:pPr>
      <w:r>
        <w:t xml:space="preserve"> 3-osios atskaitomybės grupės vadovo funkcijas                                                Marina Baniulienė</w:t>
      </w:r>
    </w:p>
    <w:p w14:paraId="73AF3D4F" w14:textId="18A9508A" w:rsidR="00AE277A" w:rsidRPr="003055F5" w:rsidRDefault="00AE277A" w:rsidP="00D557ED">
      <w:pPr>
        <w:ind w:firstLine="851"/>
        <w:jc w:val="both"/>
        <w:rPr>
          <w:szCs w:val="22"/>
        </w:rPr>
      </w:pPr>
    </w:p>
    <w:p w14:paraId="73AF3D50" w14:textId="77777777" w:rsidR="007F01C7" w:rsidRPr="003055F5" w:rsidRDefault="007F01C7" w:rsidP="00EB556F">
      <w:pPr>
        <w:tabs>
          <w:tab w:val="right" w:pos="9071"/>
        </w:tabs>
        <w:jc w:val="both"/>
        <w:rPr>
          <w:szCs w:val="22"/>
        </w:rPr>
      </w:pPr>
    </w:p>
    <w:p w14:paraId="73AF3D52" w14:textId="77777777" w:rsidR="00131471" w:rsidRPr="003055F5" w:rsidRDefault="00131471" w:rsidP="00EB556F">
      <w:pPr>
        <w:tabs>
          <w:tab w:val="right" w:pos="9071"/>
        </w:tabs>
        <w:jc w:val="both"/>
        <w:rPr>
          <w:szCs w:val="22"/>
        </w:rPr>
      </w:pPr>
    </w:p>
    <w:p w14:paraId="73AF3D53" w14:textId="77777777" w:rsidR="00131471" w:rsidRPr="003055F5" w:rsidRDefault="00131471" w:rsidP="00EB556F">
      <w:pPr>
        <w:tabs>
          <w:tab w:val="right" w:pos="9071"/>
        </w:tabs>
        <w:jc w:val="both"/>
        <w:rPr>
          <w:szCs w:val="22"/>
        </w:rPr>
      </w:pPr>
    </w:p>
    <w:p w14:paraId="73AF3D54" w14:textId="77777777" w:rsidR="00131471" w:rsidRPr="003055F5" w:rsidRDefault="00131471" w:rsidP="00EB556F">
      <w:pPr>
        <w:tabs>
          <w:tab w:val="right" w:pos="9071"/>
        </w:tabs>
        <w:jc w:val="both"/>
        <w:rPr>
          <w:szCs w:val="22"/>
        </w:rPr>
      </w:pPr>
    </w:p>
    <w:p w14:paraId="73AF3D55" w14:textId="77777777" w:rsidR="00131471" w:rsidRPr="003055F5" w:rsidRDefault="00131471" w:rsidP="00777526">
      <w:pPr>
        <w:tabs>
          <w:tab w:val="right" w:pos="9071"/>
        </w:tabs>
        <w:jc w:val="both"/>
        <w:rPr>
          <w:szCs w:val="22"/>
        </w:rPr>
      </w:pPr>
    </w:p>
    <w:p w14:paraId="73AF3D56" w14:textId="77777777" w:rsidR="00F16955" w:rsidRPr="003055F5" w:rsidRDefault="00F16955" w:rsidP="00A30D97">
      <w:pPr>
        <w:rPr>
          <w:szCs w:val="22"/>
        </w:rPr>
      </w:pPr>
    </w:p>
    <w:p w14:paraId="73AF3D57" w14:textId="77777777" w:rsidR="00F16955" w:rsidRPr="003055F5" w:rsidRDefault="00F16955" w:rsidP="00A30D97">
      <w:pPr>
        <w:rPr>
          <w:szCs w:val="22"/>
        </w:rPr>
      </w:pPr>
    </w:p>
    <w:p w14:paraId="73AF3D5B" w14:textId="77777777" w:rsidR="00C17B73" w:rsidRDefault="00C17B73" w:rsidP="00A30D97">
      <w:pPr>
        <w:rPr>
          <w:szCs w:val="22"/>
        </w:rPr>
      </w:pPr>
    </w:p>
    <w:p w14:paraId="73AF3D5D" w14:textId="477534D0" w:rsidR="00A30D97" w:rsidRDefault="00A30D97" w:rsidP="00A30D97">
      <w:pPr>
        <w:rPr>
          <w:szCs w:val="22"/>
        </w:rPr>
      </w:pPr>
    </w:p>
    <w:p w14:paraId="2D40AFF7" w14:textId="4867E28B" w:rsidR="00A22792" w:rsidRDefault="00A22792" w:rsidP="00A30D97">
      <w:pPr>
        <w:rPr>
          <w:szCs w:val="22"/>
        </w:rPr>
      </w:pPr>
    </w:p>
    <w:p w14:paraId="546AC9E8" w14:textId="1FD0BA33" w:rsidR="006B5C22" w:rsidRDefault="006B5C22" w:rsidP="00A30D97">
      <w:pPr>
        <w:rPr>
          <w:szCs w:val="22"/>
        </w:rPr>
      </w:pPr>
    </w:p>
    <w:p w14:paraId="2584061A" w14:textId="54EAE989" w:rsidR="006B5C22" w:rsidRDefault="006B5C22" w:rsidP="00A30D97">
      <w:pPr>
        <w:rPr>
          <w:szCs w:val="22"/>
        </w:rPr>
      </w:pPr>
    </w:p>
    <w:p w14:paraId="530E21A8" w14:textId="602E11A8" w:rsidR="006B5C22" w:rsidRDefault="006B5C22" w:rsidP="00A30D97">
      <w:pPr>
        <w:rPr>
          <w:szCs w:val="22"/>
        </w:rPr>
      </w:pPr>
    </w:p>
    <w:p w14:paraId="62683BE3" w14:textId="53CE55D8" w:rsidR="006B5C22" w:rsidRDefault="006B5C22" w:rsidP="00A30D97">
      <w:pPr>
        <w:rPr>
          <w:szCs w:val="22"/>
        </w:rPr>
      </w:pPr>
    </w:p>
    <w:p w14:paraId="2DC02C44" w14:textId="406EFCA7" w:rsidR="006B5C22" w:rsidRDefault="006B5C22" w:rsidP="00A30D97">
      <w:pPr>
        <w:rPr>
          <w:szCs w:val="22"/>
        </w:rPr>
      </w:pPr>
    </w:p>
    <w:p w14:paraId="7CDF653C" w14:textId="77777777" w:rsidR="006B5C22" w:rsidRDefault="006B5C22" w:rsidP="00A30D97">
      <w:pPr>
        <w:rPr>
          <w:szCs w:val="22"/>
        </w:rPr>
      </w:pPr>
    </w:p>
    <w:p w14:paraId="14457057" w14:textId="77777777" w:rsidR="00A22792" w:rsidRDefault="00A22792" w:rsidP="00A30D97">
      <w:pPr>
        <w:rPr>
          <w:szCs w:val="22"/>
        </w:rPr>
      </w:pPr>
    </w:p>
    <w:p w14:paraId="78975B98" w14:textId="77777777" w:rsidR="00093DF0" w:rsidRPr="003055F5" w:rsidRDefault="00093DF0" w:rsidP="00A30D97">
      <w:pPr>
        <w:rPr>
          <w:szCs w:val="22"/>
        </w:rPr>
      </w:pPr>
    </w:p>
    <w:p w14:paraId="73AF3D5E" w14:textId="77777777" w:rsidR="00D74E87" w:rsidRPr="003055F5" w:rsidRDefault="00D74E87" w:rsidP="00A30D97">
      <w:pPr>
        <w:rPr>
          <w:szCs w:val="22"/>
        </w:rPr>
      </w:pPr>
    </w:p>
    <w:p w14:paraId="73AF3D62" w14:textId="213BB572" w:rsidR="00935580" w:rsidRPr="001C72B2" w:rsidRDefault="00D56DF9" w:rsidP="00D56DF9">
      <w:pPr>
        <w:rPr>
          <w:szCs w:val="24"/>
        </w:rPr>
      </w:pPr>
      <w:r>
        <w:rPr>
          <w:szCs w:val="24"/>
        </w:rPr>
        <w:t>Margarita Zelbienė,</w:t>
      </w:r>
      <w:r w:rsidRPr="001C72B2">
        <w:rPr>
          <w:szCs w:val="24"/>
        </w:rPr>
        <w:t xml:space="preserve"> </w:t>
      </w:r>
      <w:r>
        <w:rPr>
          <w:szCs w:val="24"/>
        </w:rPr>
        <w:t xml:space="preserve">mob. </w:t>
      </w:r>
      <w:r w:rsidRPr="00D15BC0">
        <w:rPr>
          <w:szCs w:val="24"/>
        </w:rPr>
        <w:t>+370</w:t>
      </w:r>
      <w:r>
        <w:rPr>
          <w:szCs w:val="24"/>
        </w:rPr>
        <w:t xml:space="preserve"> 634 88379, </w:t>
      </w:r>
      <w:r w:rsidRPr="001C72B2">
        <w:rPr>
          <w:szCs w:val="24"/>
        </w:rPr>
        <w:t xml:space="preserve">el. paštas </w:t>
      </w:r>
      <w:hyperlink r:id="rId11" w:history="1">
        <w:r w:rsidRPr="00A04C55">
          <w:rPr>
            <w:rStyle w:val="Hipersaitas"/>
            <w:szCs w:val="24"/>
          </w:rPr>
          <w:t>margarita.zelbiene@nbfc.lt</w:t>
        </w:r>
      </w:hyperlink>
      <w:r w:rsidRPr="001C72B2">
        <w:rPr>
          <w:szCs w:val="24"/>
        </w:rPr>
        <w:t xml:space="preserve"> </w:t>
      </w:r>
      <w:bookmarkStart w:id="0" w:name="_GoBack"/>
      <w:bookmarkEnd w:id="0"/>
    </w:p>
    <w:sectPr w:rsidR="00935580" w:rsidRPr="001C72B2" w:rsidSect="00A04F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6A450" w14:textId="77777777" w:rsidR="001B7535" w:rsidRDefault="001B7535">
      <w:r>
        <w:separator/>
      </w:r>
    </w:p>
  </w:endnote>
  <w:endnote w:type="continuationSeparator" w:id="0">
    <w:p w14:paraId="6539921F" w14:textId="77777777" w:rsidR="001B7535" w:rsidRDefault="001B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Serif">
    <w:altName w:val="Yu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EBBD3" w14:textId="77777777" w:rsidR="002C152A" w:rsidRDefault="002C152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ABCE8" w14:textId="77777777" w:rsidR="002C152A" w:rsidRDefault="002C152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F3D75" w14:textId="77777777" w:rsidR="00D24920" w:rsidRDefault="00D24920" w:rsidP="009F6D15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F5FF3" w14:textId="77777777" w:rsidR="001B7535" w:rsidRDefault="001B7535">
      <w:r>
        <w:separator/>
      </w:r>
    </w:p>
  </w:footnote>
  <w:footnote w:type="continuationSeparator" w:id="0">
    <w:p w14:paraId="41613E3B" w14:textId="77777777" w:rsidR="001B7535" w:rsidRDefault="001B7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F3D67" w14:textId="77777777" w:rsidR="00D24920" w:rsidRDefault="00D2492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73AF3D68" w14:textId="77777777" w:rsidR="00D24920" w:rsidRDefault="00D2492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F3D69" w14:textId="77777777" w:rsidR="00D24920" w:rsidRDefault="00D2492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3AF3D6A" w14:textId="77777777" w:rsidR="00D24920" w:rsidRDefault="00D2492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06" w:type="dxa"/>
      <w:tblLayout w:type="fixed"/>
      <w:tblLook w:val="0000" w:firstRow="0" w:lastRow="0" w:firstColumn="0" w:lastColumn="0" w:noHBand="0" w:noVBand="0"/>
    </w:tblPr>
    <w:tblGrid>
      <w:gridCol w:w="9606"/>
    </w:tblGrid>
    <w:tr w:rsidR="00D24920" w14:paraId="73AF3D6C" w14:textId="77777777">
      <w:trPr>
        <w:trHeight w:hRule="exact" w:val="580"/>
      </w:trPr>
      <w:tc>
        <w:tcPr>
          <w:tcW w:w="9606" w:type="dxa"/>
        </w:tcPr>
        <w:p w14:paraId="73AF3D6B" w14:textId="77777777" w:rsidR="00D24920" w:rsidRDefault="00D24920" w:rsidP="00BC1E7A">
          <w:pPr>
            <w:pStyle w:val="Antrats"/>
            <w:jc w:val="center"/>
          </w:pPr>
        </w:p>
      </w:tc>
    </w:tr>
    <w:tr w:rsidR="00D24920" w14:paraId="73AF3D70" w14:textId="77777777">
      <w:trPr>
        <w:trHeight w:val="860"/>
      </w:trPr>
      <w:tc>
        <w:tcPr>
          <w:tcW w:w="9606" w:type="dxa"/>
        </w:tcPr>
        <w:p w14:paraId="73AF3D6D" w14:textId="77777777" w:rsidR="00D24920" w:rsidRDefault="00D24920">
          <w:pPr>
            <w:pStyle w:val="Antrats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73AF3D76" wp14:editId="73AF3D77">
                <wp:extent cx="542925" cy="561975"/>
                <wp:effectExtent l="0" t="0" r="0" b="0"/>
                <wp:docPr id="550714426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AF3D6E" w14:textId="77777777" w:rsidR="00D24920" w:rsidRDefault="00D24920">
          <w:pPr>
            <w:pStyle w:val="Antrats"/>
            <w:jc w:val="center"/>
            <w:rPr>
              <w:sz w:val="18"/>
            </w:rPr>
          </w:pPr>
        </w:p>
        <w:p w14:paraId="73AF3D6F" w14:textId="77777777" w:rsidR="00D24920" w:rsidRDefault="00D24920" w:rsidP="00390360">
          <w:pPr>
            <w:pStyle w:val="Antrats"/>
            <w:spacing w:after="200"/>
            <w:jc w:val="center"/>
            <w:rPr>
              <w:b/>
            </w:rPr>
          </w:pPr>
          <w:r>
            <w:rPr>
              <w:b/>
              <w:sz w:val="26"/>
            </w:rPr>
            <w:t>NACIONALINIS BENDRŲJŲ FUNKCIJŲ CENTRAS</w:t>
          </w:r>
        </w:p>
      </w:tc>
    </w:tr>
    <w:tr w:rsidR="00D24920" w14:paraId="73AF3D73" w14:textId="77777777">
      <w:tc>
        <w:tcPr>
          <w:tcW w:w="9606" w:type="dxa"/>
          <w:tcBorders>
            <w:bottom w:val="single" w:sz="6" w:space="0" w:color="000000"/>
          </w:tcBorders>
        </w:tcPr>
        <w:p w14:paraId="73AF3D71" w14:textId="7796E12D" w:rsidR="00D24920" w:rsidRDefault="00D24920" w:rsidP="004A3DFF">
          <w:pPr>
            <w:pStyle w:val="Antrats"/>
            <w:tabs>
              <w:tab w:val="clear" w:pos="4153"/>
              <w:tab w:val="clear" w:pos="8306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Biudžetinė įstaiga,</w:t>
          </w:r>
          <w:r w:rsidRPr="00712635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Geležinio Vilko g</w:t>
          </w:r>
          <w:r w:rsidRPr="00712635">
            <w:rPr>
              <w:sz w:val="18"/>
              <w:szCs w:val="18"/>
            </w:rPr>
            <w:t xml:space="preserve">. </w:t>
          </w:r>
          <w:r>
            <w:rPr>
              <w:sz w:val="18"/>
              <w:szCs w:val="18"/>
            </w:rPr>
            <w:t>12</w:t>
          </w:r>
          <w:r w:rsidRPr="00712635">
            <w:rPr>
              <w:sz w:val="18"/>
              <w:szCs w:val="18"/>
            </w:rPr>
            <w:t xml:space="preserve">, </w:t>
          </w:r>
          <w:r w:rsidRPr="007F01C7">
            <w:rPr>
              <w:sz w:val="18"/>
              <w:szCs w:val="18"/>
            </w:rPr>
            <w:t>03</w:t>
          </w:r>
          <w:r>
            <w:rPr>
              <w:sz w:val="18"/>
              <w:szCs w:val="18"/>
            </w:rPr>
            <w:t xml:space="preserve">163 Vilnius, tel. </w:t>
          </w:r>
          <w:r w:rsidRPr="00777526">
            <w:rPr>
              <w:sz w:val="18"/>
              <w:szCs w:val="18"/>
            </w:rPr>
            <w:t xml:space="preserve">8 </w:t>
          </w:r>
          <w:r>
            <w:rPr>
              <w:sz w:val="18"/>
              <w:szCs w:val="18"/>
            </w:rPr>
            <w:t>673</w:t>
          </w:r>
          <w:r w:rsidRPr="00777526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55</w:t>
          </w:r>
          <w:r w:rsidR="00BF664D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897, el. p. </w:t>
          </w:r>
          <w:hyperlink r:id="rId2" w:history="1">
            <w:r w:rsidR="002C152A" w:rsidRPr="00C12117">
              <w:rPr>
                <w:rStyle w:val="Hipersaitas"/>
                <w:sz w:val="18"/>
                <w:szCs w:val="18"/>
              </w:rPr>
              <w:t>info@nbfc.lt</w:t>
            </w:r>
          </w:hyperlink>
          <w:r w:rsidRPr="00BB4EF2">
            <w:rPr>
              <w:sz w:val="18"/>
              <w:szCs w:val="18"/>
            </w:rPr>
            <w:t xml:space="preserve"> </w:t>
          </w:r>
        </w:p>
        <w:p w14:paraId="73AF3D72" w14:textId="77777777" w:rsidR="00D24920" w:rsidRPr="00C04661" w:rsidRDefault="00D24920" w:rsidP="004A3DFF">
          <w:pPr>
            <w:pStyle w:val="Antrats"/>
            <w:tabs>
              <w:tab w:val="clear" w:pos="4153"/>
              <w:tab w:val="clear" w:pos="8306"/>
            </w:tabs>
            <w:jc w:val="center"/>
          </w:pPr>
          <w:r>
            <w:rPr>
              <w:sz w:val="18"/>
              <w:szCs w:val="18"/>
            </w:rPr>
            <w:t>Duomenys kaupiami ir saugomi Juridinių asmenų registre, k</w:t>
          </w:r>
          <w:r w:rsidRPr="00712635">
            <w:rPr>
              <w:sz w:val="18"/>
              <w:szCs w:val="18"/>
            </w:rPr>
            <w:t xml:space="preserve">odas </w:t>
          </w:r>
          <w:r w:rsidRPr="00CA2FBF">
            <w:rPr>
              <w:sz w:val="18"/>
              <w:szCs w:val="18"/>
            </w:rPr>
            <w:t>304768872</w:t>
          </w:r>
        </w:p>
      </w:tc>
    </w:tr>
  </w:tbl>
  <w:p w14:paraId="73AF3D74" w14:textId="77777777" w:rsidR="00D24920" w:rsidRDefault="00D2492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E7727"/>
    <w:multiLevelType w:val="hybridMultilevel"/>
    <w:tmpl w:val="EFA66A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70BD"/>
    <w:multiLevelType w:val="hybridMultilevel"/>
    <w:tmpl w:val="8F0E938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C2790"/>
    <w:multiLevelType w:val="hybridMultilevel"/>
    <w:tmpl w:val="DAF0D40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9F557F"/>
    <w:multiLevelType w:val="hybridMultilevel"/>
    <w:tmpl w:val="0F2EB0A6"/>
    <w:lvl w:ilvl="0" w:tplc="83F85C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C14A3"/>
    <w:multiLevelType w:val="hybridMultilevel"/>
    <w:tmpl w:val="24FC6126"/>
    <w:lvl w:ilvl="0" w:tplc="6EA2B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9DC7D23"/>
    <w:multiLevelType w:val="hybridMultilevel"/>
    <w:tmpl w:val="035AF8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C7640"/>
    <w:multiLevelType w:val="hybridMultilevel"/>
    <w:tmpl w:val="492C8ED4"/>
    <w:lvl w:ilvl="0" w:tplc="E7A2E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3813DE"/>
    <w:multiLevelType w:val="hybridMultilevel"/>
    <w:tmpl w:val="9DE24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24897"/>
    <w:multiLevelType w:val="hybridMultilevel"/>
    <w:tmpl w:val="22BC08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B3C7F"/>
    <w:multiLevelType w:val="hybridMultilevel"/>
    <w:tmpl w:val="31B8E1AE"/>
    <w:lvl w:ilvl="0" w:tplc="A672D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085F45"/>
    <w:multiLevelType w:val="hybridMultilevel"/>
    <w:tmpl w:val="9DE24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F3266"/>
    <w:multiLevelType w:val="hybridMultilevel"/>
    <w:tmpl w:val="53D692E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A76280"/>
    <w:multiLevelType w:val="hybridMultilevel"/>
    <w:tmpl w:val="D0EA50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D70A7"/>
    <w:multiLevelType w:val="hybridMultilevel"/>
    <w:tmpl w:val="053ABB6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9FA0366"/>
    <w:multiLevelType w:val="hybridMultilevel"/>
    <w:tmpl w:val="09765002"/>
    <w:lvl w:ilvl="0" w:tplc="CC8244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B1156A8"/>
    <w:multiLevelType w:val="hybridMultilevel"/>
    <w:tmpl w:val="7FE4CA9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E27D3F"/>
    <w:multiLevelType w:val="hybridMultilevel"/>
    <w:tmpl w:val="5E6A65AA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1A40B5D"/>
    <w:multiLevelType w:val="hybridMultilevel"/>
    <w:tmpl w:val="5DE699B8"/>
    <w:lvl w:ilvl="0" w:tplc="0427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8" w15:restartNumberingAfterBreak="0">
    <w:nsid w:val="709138A3"/>
    <w:multiLevelType w:val="hybridMultilevel"/>
    <w:tmpl w:val="D91212C2"/>
    <w:lvl w:ilvl="0" w:tplc="CB88A17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23C3C3F"/>
    <w:multiLevelType w:val="hybridMultilevel"/>
    <w:tmpl w:val="04C40D6A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9C7B3A"/>
    <w:multiLevelType w:val="hybridMultilevel"/>
    <w:tmpl w:val="4E9E847C"/>
    <w:lvl w:ilvl="0" w:tplc="0427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 w15:restartNumberingAfterBreak="0">
    <w:nsid w:val="75727539"/>
    <w:multiLevelType w:val="hybridMultilevel"/>
    <w:tmpl w:val="A0F66A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6"/>
  </w:num>
  <w:num w:numId="4">
    <w:abstractNumId w:val="9"/>
  </w:num>
  <w:num w:numId="5">
    <w:abstractNumId w:val="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0"/>
  </w:num>
  <w:num w:numId="9">
    <w:abstractNumId w:val="0"/>
  </w:num>
  <w:num w:numId="10">
    <w:abstractNumId w:val="5"/>
  </w:num>
  <w:num w:numId="11">
    <w:abstractNumId w:val="3"/>
  </w:num>
  <w:num w:numId="12">
    <w:abstractNumId w:val="12"/>
  </w:num>
  <w:num w:numId="13">
    <w:abstractNumId w:val="19"/>
  </w:num>
  <w:num w:numId="14">
    <w:abstractNumId w:val="15"/>
  </w:num>
  <w:num w:numId="15">
    <w:abstractNumId w:val="16"/>
  </w:num>
  <w:num w:numId="16">
    <w:abstractNumId w:val="11"/>
  </w:num>
  <w:num w:numId="17">
    <w:abstractNumId w:val="13"/>
  </w:num>
  <w:num w:numId="18">
    <w:abstractNumId w:val="17"/>
  </w:num>
  <w:num w:numId="19">
    <w:abstractNumId w:val="1"/>
  </w:num>
  <w:num w:numId="20">
    <w:abstractNumId w:val="21"/>
  </w:num>
  <w:num w:numId="21">
    <w:abstractNumId w:val="8"/>
  </w:num>
  <w:num w:numId="22">
    <w:abstractNumId w:val="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F71"/>
    <w:rsid w:val="00003929"/>
    <w:rsid w:val="00005305"/>
    <w:rsid w:val="0000573B"/>
    <w:rsid w:val="00006818"/>
    <w:rsid w:val="00007BA1"/>
    <w:rsid w:val="00010B8C"/>
    <w:rsid w:val="00011652"/>
    <w:rsid w:val="00011A1D"/>
    <w:rsid w:val="00012772"/>
    <w:rsid w:val="00015D72"/>
    <w:rsid w:val="000161B8"/>
    <w:rsid w:val="00017535"/>
    <w:rsid w:val="00020C00"/>
    <w:rsid w:val="00021C68"/>
    <w:rsid w:val="00024670"/>
    <w:rsid w:val="00024F3D"/>
    <w:rsid w:val="00026F52"/>
    <w:rsid w:val="000271F9"/>
    <w:rsid w:val="000275EB"/>
    <w:rsid w:val="00032AAB"/>
    <w:rsid w:val="0003727A"/>
    <w:rsid w:val="00043635"/>
    <w:rsid w:val="00043A62"/>
    <w:rsid w:val="00045BD1"/>
    <w:rsid w:val="0005125A"/>
    <w:rsid w:val="00052633"/>
    <w:rsid w:val="000543B4"/>
    <w:rsid w:val="00056EDE"/>
    <w:rsid w:val="000573A4"/>
    <w:rsid w:val="00061FDD"/>
    <w:rsid w:val="00062C18"/>
    <w:rsid w:val="00062C96"/>
    <w:rsid w:val="00063862"/>
    <w:rsid w:val="00063874"/>
    <w:rsid w:val="000639BC"/>
    <w:rsid w:val="00064402"/>
    <w:rsid w:val="0006458E"/>
    <w:rsid w:val="000667EB"/>
    <w:rsid w:val="00071653"/>
    <w:rsid w:val="0007607F"/>
    <w:rsid w:val="000805C8"/>
    <w:rsid w:val="000814BC"/>
    <w:rsid w:val="00083B34"/>
    <w:rsid w:val="0008530A"/>
    <w:rsid w:val="000856D1"/>
    <w:rsid w:val="00086456"/>
    <w:rsid w:val="00092030"/>
    <w:rsid w:val="00093DF0"/>
    <w:rsid w:val="000957C6"/>
    <w:rsid w:val="00096F71"/>
    <w:rsid w:val="00097F9D"/>
    <w:rsid w:val="000A1FD7"/>
    <w:rsid w:val="000A294E"/>
    <w:rsid w:val="000A2977"/>
    <w:rsid w:val="000A3136"/>
    <w:rsid w:val="000A426B"/>
    <w:rsid w:val="000A5045"/>
    <w:rsid w:val="000A6D8E"/>
    <w:rsid w:val="000B273F"/>
    <w:rsid w:val="000B27EB"/>
    <w:rsid w:val="000B4A15"/>
    <w:rsid w:val="000B4EE7"/>
    <w:rsid w:val="000B5829"/>
    <w:rsid w:val="000B6C3E"/>
    <w:rsid w:val="000C0C4E"/>
    <w:rsid w:val="000C19B7"/>
    <w:rsid w:val="000C41F8"/>
    <w:rsid w:val="000C4455"/>
    <w:rsid w:val="000C4924"/>
    <w:rsid w:val="000C505C"/>
    <w:rsid w:val="000C53F7"/>
    <w:rsid w:val="000C6CA3"/>
    <w:rsid w:val="000E0B25"/>
    <w:rsid w:val="000E13EF"/>
    <w:rsid w:val="000E25DF"/>
    <w:rsid w:val="000E2A76"/>
    <w:rsid w:val="000E73C4"/>
    <w:rsid w:val="000E7C82"/>
    <w:rsid w:val="000F1278"/>
    <w:rsid w:val="000F1A46"/>
    <w:rsid w:val="000F2F72"/>
    <w:rsid w:val="000F2FED"/>
    <w:rsid w:val="000F5CE2"/>
    <w:rsid w:val="0010298C"/>
    <w:rsid w:val="00102FEF"/>
    <w:rsid w:val="00103070"/>
    <w:rsid w:val="001031BF"/>
    <w:rsid w:val="001038D3"/>
    <w:rsid w:val="0010577B"/>
    <w:rsid w:val="0010706D"/>
    <w:rsid w:val="0011053D"/>
    <w:rsid w:val="00113050"/>
    <w:rsid w:val="0012348F"/>
    <w:rsid w:val="00125BE7"/>
    <w:rsid w:val="00127896"/>
    <w:rsid w:val="00130699"/>
    <w:rsid w:val="00131471"/>
    <w:rsid w:val="00132F4B"/>
    <w:rsid w:val="00133743"/>
    <w:rsid w:val="00140763"/>
    <w:rsid w:val="00142108"/>
    <w:rsid w:val="00142BC9"/>
    <w:rsid w:val="0014401F"/>
    <w:rsid w:val="0014411E"/>
    <w:rsid w:val="00146611"/>
    <w:rsid w:val="00150A97"/>
    <w:rsid w:val="001534EC"/>
    <w:rsid w:val="00153963"/>
    <w:rsid w:val="00154AF4"/>
    <w:rsid w:val="0015581B"/>
    <w:rsid w:val="00156036"/>
    <w:rsid w:val="00157086"/>
    <w:rsid w:val="00160392"/>
    <w:rsid w:val="00161801"/>
    <w:rsid w:val="00161CAB"/>
    <w:rsid w:val="00166B36"/>
    <w:rsid w:val="00166FE6"/>
    <w:rsid w:val="00170331"/>
    <w:rsid w:val="00174AFF"/>
    <w:rsid w:val="00176500"/>
    <w:rsid w:val="001772C7"/>
    <w:rsid w:val="001776E8"/>
    <w:rsid w:val="00184BBF"/>
    <w:rsid w:val="001851DF"/>
    <w:rsid w:val="001867D1"/>
    <w:rsid w:val="00191BAC"/>
    <w:rsid w:val="00191F59"/>
    <w:rsid w:val="00193AA1"/>
    <w:rsid w:val="001969F0"/>
    <w:rsid w:val="001A16C5"/>
    <w:rsid w:val="001A2261"/>
    <w:rsid w:val="001A22C2"/>
    <w:rsid w:val="001A26A3"/>
    <w:rsid w:val="001A32DC"/>
    <w:rsid w:val="001A6773"/>
    <w:rsid w:val="001B1307"/>
    <w:rsid w:val="001B1EBB"/>
    <w:rsid w:val="001B5B89"/>
    <w:rsid w:val="001B7535"/>
    <w:rsid w:val="001C1AA0"/>
    <w:rsid w:val="001C2F89"/>
    <w:rsid w:val="001C72B2"/>
    <w:rsid w:val="001C72C1"/>
    <w:rsid w:val="001D0528"/>
    <w:rsid w:val="001D4975"/>
    <w:rsid w:val="001D598E"/>
    <w:rsid w:val="001D74B7"/>
    <w:rsid w:val="001D7B69"/>
    <w:rsid w:val="001E0041"/>
    <w:rsid w:val="001E1854"/>
    <w:rsid w:val="001E495A"/>
    <w:rsid w:val="001E4D12"/>
    <w:rsid w:val="001F0C76"/>
    <w:rsid w:val="001F1D98"/>
    <w:rsid w:val="001F336A"/>
    <w:rsid w:val="001F54E0"/>
    <w:rsid w:val="00200170"/>
    <w:rsid w:val="00200410"/>
    <w:rsid w:val="002039CE"/>
    <w:rsid w:val="00207FBB"/>
    <w:rsid w:val="0021130F"/>
    <w:rsid w:val="002125D4"/>
    <w:rsid w:val="00214A1E"/>
    <w:rsid w:val="002152E4"/>
    <w:rsid w:val="002153F8"/>
    <w:rsid w:val="00225CD3"/>
    <w:rsid w:val="00230441"/>
    <w:rsid w:val="0023402F"/>
    <w:rsid w:val="00236FF0"/>
    <w:rsid w:val="00240159"/>
    <w:rsid w:val="002440F2"/>
    <w:rsid w:val="00245264"/>
    <w:rsid w:val="00251B16"/>
    <w:rsid w:val="002524E7"/>
    <w:rsid w:val="00253E10"/>
    <w:rsid w:val="00254E55"/>
    <w:rsid w:val="002559BC"/>
    <w:rsid w:val="002578F3"/>
    <w:rsid w:val="0026049B"/>
    <w:rsid w:val="00270819"/>
    <w:rsid w:val="00272D9D"/>
    <w:rsid w:val="00273D33"/>
    <w:rsid w:val="00280A9C"/>
    <w:rsid w:val="00282459"/>
    <w:rsid w:val="00283044"/>
    <w:rsid w:val="00284336"/>
    <w:rsid w:val="00285682"/>
    <w:rsid w:val="0029138F"/>
    <w:rsid w:val="0029230D"/>
    <w:rsid w:val="0029480A"/>
    <w:rsid w:val="002974E5"/>
    <w:rsid w:val="002A31A9"/>
    <w:rsid w:val="002A31C6"/>
    <w:rsid w:val="002A33BA"/>
    <w:rsid w:val="002A5D9C"/>
    <w:rsid w:val="002A69A4"/>
    <w:rsid w:val="002B122D"/>
    <w:rsid w:val="002B5211"/>
    <w:rsid w:val="002B5D09"/>
    <w:rsid w:val="002C14A0"/>
    <w:rsid w:val="002C152A"/>
    <w:rsid w:val="002C7C1E"/>
    <w:rsid w:val="002D1082"/>
    <w:rsid w:val="002D27FB"/>
    <w:rsid w:val="002D2BA6"/>
    <w:rsid w:val="002D741D"/>
    <w:rsid w:val="002E2F06"/>
    <w:rsid w:val="002E3B2C"/>
    <w:rsid w:val="002E7CE3"/>
    <w:rsid w:val="002F039E"/>
    <w:rsid w:val="002F06A6"/>
    <w:rsid w:val="002F1EC8"/>
    <w:rsid w:val="002F2C1B"/>
    <w:rsid w:val="00302C3D"/>
    <w:rsid w:val="003033BF"/>
    <w:rsid w:val="003055F5"/>
    <w:rsid w:val="00306521"/>
    <w:rsid w:val="0031040D"/>
    <w:rsid w:val="00312463"/>
    <w:rsid w:val="0031341C"/>
    <w:rsid w:val="00315974"/>
    <w:rsid w:val="00322088"/>
    <w:rsid w:val="003236C2"/>
    <w:rsid w:val="0032422A"/>
    <w:rsid w:val="00325681"/>
    <w:rsid w:val="003266EA"/>
    <w:rsid w:val="00326A0F"/>
    <w:rsid w:val="003273A0"/>
    <w:rsid w:val="00331650"/>
    <w:rsid w:val="003319CF"/>
    <w:rsid w:val="00333144"/>
    <w:rsid w:val="00340631"/>
    <w:rsid w:val="003413B8"/>
    <w:rsid w:val="003428D6"/>
    <w:rsid w:val="00344DD6"/>
    <w:rsid w:val="003452DC"/>
    <w:rsid w:val="00345CC4"/>
    <w:rsid w:val="00354C37"/>
    <w:rsid w:val="00355442"/>
    <w:rsid w:val="00355559"/>
    <w:rsid w:val="00355C5C"/>
    <w:rsid w:val="00356308"/>
    <w:rsid w:val="00356842"/>
    <w:rsid w:val="00360E01"/>
    <w:rsid w:val="00361EA0"/>
    <w:rsid w:val="003633D9"/>
    <w:rsid w:val="00363420"/>
    <w:rsid w:val="00365882"/>
    <w:rsid w:val="00366610"/>
    <w:rsid w:val="00370249"/>
    <w:rsid w:val="00372BBF"/>
    <w:rsid w:val="003763E7"/>
    <w:rsid w:val="0037683E"/>
    <w:rsid w:val="00376DE8"/>
    <w:rsid w:val="003828E9"/>
    <w:rsid w:val="00382D46"/>
    <w:rsid w:val="003836CE"/>
    <w:rsid w:val="00390360"/>
    <w:rsid w:val="003954CB"/>
    <w:rsid w:val="00396063"/>
    <w:rsid w:val="003A006E"/>
    <w:rsid w:val="003A3454"/>
    <w:rsid w:val="003A6EC6"/>
    <w:rsid w:val="003B53D7"/>
    <w:rsid w:val="003C061A"/>
    <w:rsid w:val="003C414D"/>
    <w:rsid w:val="003D015C"/>
    <w:rsid w:val="003D295D"/>
    <w:rsid w:val="003D3DB2"/>
    <w:rsid w:val="003D4891"/>
    <w:rsid w:val="003D5A4C"/>
    <w:rsid w:val="003E0798"/>
    <w:rsid w:val="003E1BD3"/>
    <w:rsid w:val="003E489D"/>
    <w:rsid w:val="003E4DB3"/>
    <w:rsid w:val="003E6B12"/>
    <w:rsid w:val="003F065E"/>
    <w:rsid w:val="003F2D76"/>
    <w:rsid w:val="003F3BB6"/>
    <w:rsid w:val="003F6028"/>
    <w:rsid w:val="003F6CC1"/>
    <w:rsid w:val="003F7FC8"/>
    <w:rsid w:val="004010AF"/>
    <w:rsid w:val="00402093"/>
    <w:rsid w:val="0040211F"/>
    <w:rsid w:val="004026B1"/>
    <w:rsid w:val="004029C8"/>
    <w:rsid w:val="004044C2"/>
    <w:rsid w:val="004052E6"/>
    <w:rsid w:val="0040582C"/>
    <w:rsid w:val="00406278"/>
    <w:rsid w:val="00406C7A"/>
    <w:rsid w:val="0040702E"/>
    <w:rsid w:val="00410300"/>
    <w:rsid w:val="004124E2"/>
    <w:rsid w:val="00414982"/>
    <w:rsid w:val="004165E4"/>
    <w:rsid w:val="00416DDE"/>
    <w:rsid w:val="00420B02"/>
    <w:rsid w:val="0042256D"/>
    <w:rsid w:val="004243C5"/>
    <w:rsid w:val="004261F9"/>
    <w:rsid w:val="00427F14"/>
    <w:rsid w:val="00433184"/>
    <w:rsid w:val="004342CC"/>
    <w:rsid w:val="0043463D"/>
    <w:rsid w:val="004367CC"/>
    <w:rsid w:val="0044087B"/>
    <w:rsid w:val="00446907"/>
    <w:rsid w:val="00446D50"/>
    <w:rsid w:val="00450027"/>
    <w:rsid w:val="00450B2A"/>
    <w:rsid w:val="00454048"/>
    <w:rsid w:val="00455013"/>
    <w:rsid w:val="00455583"/>
    <w:rsid w:val="00456A6C"/>
    <w:rsid w:val="00461B5E"/>
    <w:rsid w:val="00461E44"/>
    <w:rsid w:val="004627E9"/>
    <w:rsid w:val="00462A41"/>
    <w:rsid w:val="0046538C"/>
    <w:rsid w:val="004656A0"/>
    <w:rsid w:val="00466C5D"/>
    <w:rsid w:val="00466FB0"/>
    <w:rsid w:val="00467B5B"/>
    <w:rsid w:val="00467F37"/>
    <w:rsid w:val="00473E53"/>
    <w:rsid w:val="00482A41"/>
    <w:rsid w:val="00482E6C"/>
    <w:rsid w:val="004831C7"/>
    <w:rsid w:val="004862C0"/>
    <w:rsid w:val="00486D6C"/>
    <w:rsid w:val="004875AF"/>
    <w:rsid w:val="004932E6"/>
    <w:rsid w:val="00494E31"/>
    <w:rsid w:val="00496730"/>
    <w:rsid w:val="004A1629"/>
    <w:rsid w:val="004A16E1"/>
    <w:rsid w:val="004A1C82"/>
    <w:rsid w:val="004A3DFF"/>
    <w:rsid w:val="004A4C12"/>
    <w:rsid w:val="004A6C09"/>
    <w:rsid w:val="004A6D98"/>
    <w:rsid w:val="004A797C"/>
    <w:rsid w:val="004B2585"/>
    <w:rsid w:val="004B35DB"/>
    <w:rsid w:val="004B4F53"/>
    <w:rsid w:val="004B531B"/>
    <w:rsid w:val="004B5A2B"/>
    <w:rsid w:val="004B6DBD"/>
    <w:rsid w:val="004C196D"/>
    <w:rsid w:val="004D3ED8"/>
    <w:rsid w:val="004D5A94"/>
    <w:rsid w:val="004E4274"/>
    <w:rsid w:val="004F192F"/>
    <w:rsid w:val="004F601E"/>
    <w:rsid w:val="004F73FF"/>
    <w:rsid w:val="00500F70"/>
    <w:rsid w:val="00501A22"/>
    <w:rsid w:val="00506A47"/>
    <w:rsid w:val="0050701D"/>
    <w:rsid w:val="00510A3F"/>
    <w:rsid w:val="00511347"/>
    <w:rsid w:val="00512E2E"/>
    <w:rsid w:val="0051313A"/>
    <w:rsid w:val="00520F47"/>
    <w:rsid w:val="005239D7"/>
    <w:rsid w:val="00526622"/>
    <w:rsid w:val="005327F6"/>
    <w:rsid w:val="00532827"/>
    <w:rsid w:val="00535C3B"/>
    <w:rsid w:val="00536F5B"/>
    <w:rsid w:val="00537491"/>
    <w:rsid w:val="005410AB"/>
    <w:rsid w:val="00542CCA"/>
    <w:rsid w:val="00542CD1"/>
    <w:rsid w:val="00542E17"/>
    <w:rsid w:val="00545F9F"/>
    <w:rsid w:val="00546867"/>
    <w:rsid w:val="00550358"/>
    <w:rsid w:val="005562FF"/>
    <w:rsid w:val="0056013E"/>
    <w:rsid w:val="00560CC6"/>
    <w:rsid w:val="005631FC"/>
    <w:rsid w:val="00566BED"/>
    <w:rsid w:val="0057030C"/>
    <w:rsid w:val="00570873"/>
    <w:rsid w:val="00570C41"/>
    <w:rsid w:val="005724AC"/>
    <w:rsid w:val="005739E5"/>
    <w:rsid w:val="00575D50"/>
    <w:rsid w:val="005767DA"/>
    <w:rsid w:val="00580D02"/>
    <w:rsid w:val="0058237E"/>
    <w:rsid w:val="005842DA"/>
    <w:rsid w:val="00585A63"/>
    <w:rsid w:val="00586395"/>
    <w:rsid w:val="005875D6"/>
    <w:rsid w:val="00590D27"/>
    <w:rsid w:val="005925C7"/>
    <w:rsid w:val="005934CC"/>
    <w:rsid w:val="00595A6D"/>
    <w:rsid w:val="005A409A"/>
    <w:rsid w:val="005A6034"/>
    <w:rsid w:val="005A6264"/>
    <w:rsid w:val="005A7E66"/>
    <w:rsid w:val="005B4F1B"/>
    <w:rsid w:val="005B7248"/>
    <w:rsid w:val="005B7638"/>
    <w:rsid w:val="005C0D8D"/>
    <w:rsid w:val="005C12B5"/>
    <w:rsid w:val="005C30FA"/>
    <w:rsid w:val="005C598D"/>
    <w:rsid w:val="005C6B72"/>
    <w:rsid w:val="005D245E"/>
    <w:rsid w:val="005E567B"/>
    <w:rsid w:val="005E60E9"/>
    <w:rsid w:val="005F15FA"/>
    <w:rsid w:val="005F1E6C"/>
    <w:rsid w:val="005F3CA1"/>
    <w:rsid w:val="005F658F"/>
    <w:rsid w:val="005F6B91"/>
    <w:rsid w:val="005F7788"/>
    <w:rsid w:val="006019DB"/>
    <w:rsid w:val="00601B47"/>
    <w:rsid w:val="006032E6"/>
    <w:rsid w:val="00604369"/>
    <w:rsid w:val="00607AB0"/>
    <w:rsid w:val="0061026A"/>
    <w:rsid w:val="006138DC"/>
    <w:rsid w:val="0061523C"/>
    <w:rsid w:val="00620086"/>
    <w:rsid w:val="006221FF"/>
    <w:rsid w:val="00624263"/>
    <w:rsid w:val="006244F7"/>
    <w:rsid w:val="006269CE"/>
    <w:rsid w:val="00631606"/>
    <w:rsid w:val="00636542"/>
    <w:rsid w:val="00636CEA"/>
    <w:rsid w:val="00641BCF"/>
    <w:rsid w:val="006421E9"/>
    <w:rsid w:val="006505B8"/>
    <w:rsid w:val="006508FD"/>
    <w:rsid w:val="0065454A"/>
    <w:rsid w:val="00655DCB"/>
    <w:rsid w:val="00660425"/>
    <w:rsid w:val="00661CA8"/>
    <w:rsid w:val="00662095"/>
    <w:rsid w:val="006626D0"/>
    <w:rsid w:val="0066559A"/>
    <w:rsid w:val="00666750"/>
    <w:rsid w:val="00666C3F"/>
    <w:rsid w:val="00666DD3"/>
    <w:rsid w:val="006700D3"/>
    <w:rsid w:val="00674334"/>
    <w:rsid w:val="00674EAE"/>
    <w:rsid w:val="0067564D"/>
    <w:rsid w:val="006760C5"/>
    <w:rsid w:val="0067640F"/>
    <w:rsid w:val="00677821"/>
    <w:rsid w:val="00680957"/>
    <w:rsid w:val="006844B4"/>
    <w:rsid w:val="006856BF"/>
    <w:rsid w:val="00686E1B"/>
    <w:rsid w:val="006905B3"/>
    <w:rsid w:val="00691995"/>
    <w:rsid w:val="00691EEA"/>
    <w:rsid w:val="006957A5"/>
    <w:rsid w:val="0069635E"/>
    <w:rsid w:val="00697498"/>
    <w:rsid w:val="006A06D7"/>
    <w:rsid w:val="006A3204"/>
    <w:rsid w:val="006A4406"/>
    <w:rsid w:val="006A744B"/>
    <w:rsid w:val="006A7D97"/>
    <w:rsid w:val="006B18B4"/>
    <w:rsid w:val="006B5C22"/>
    <w:rsid w:val="006B6656"/>
    <w:rsid w:val="006B6D58"/>
    <w:rsid w:val="006C016B"/>
    <w:rsid w:val="006C08FB"/>
    <w:rsid w:val="006C0CA5"/>
    <w:rsid w:val="006C12AF"/>
    <w:rsid w:val="006C250C"/>
    <w:rsid w:val="006C27EC"/>
    <w:rsid w:val="006C300C"/>
    <w:rsid w:val="006C36E1"/>
    <w:rsid w:val="006C6C80"/>
    <w:rsid w:val="006C7B4C"/>
    <w:rsid w:val="006D00F9"/>
    <w:rsid w:val="006D05D2"/>
    <w:rsid w:val="006D1EE5"/>
    <w:rsid w:val="006D2149"/>
    <w:rsid w:val="006D3082"/>
    <w:rsid w:val="006D3832"/>
    <w:rsid w:val="006D3B35"/>
    <w:rsid w:val="006D50DD"/>
    <w:rsid w:val="006D5405"/>
    <w:rsid w:val="006D5D01"/>
    <w:rsid w:val="006E0F4A"/>
    <w:rsid w:val="006E1124"/>
    <w:rsid w:val="006E11E6"/>
    <w:rsid w:val="006E30AB"/>
    <w:rsid w:val="006E69BC"/>
    <w:rsid w:val="006F00B4"/>
    <w:rsid w:val="006F460A"/>
    <w:rsid w:val="006F77E9"/>
    <w:rsid w:val="006F7D5E"/>
    <w:rsid w:val="0070022A"/>
    <w:rsid w:val="00701B65"/>
    <w:rsid w:val="00703DC0"/>
    <w:rsid w:val="00704A4E"/>
    <w:rsid w:val="00712635"/>
    <w:rsid w:val="00714CD8"/>
    <w:rsid w:val="00714FC6"/>
    <w:rsid w:val="00715017"/>
    <w:rsid w:val="00716816"/>
    <w:rsid w:val="007172A7"/>
    <w:rsid w:val="00727474"/>
    <w:rsid w:val="00732EFC"/>
    <w:rsid w:val="00732F42"/>
    <w:rsid w:val="0073380A"/>
    <w:rsid w:val="007341F8"/>
    <w:rsid w:val="007348A2"/>
    <w:rsid w:val="00735C5E"/>
    <w:rsid w:val="0074256B"/>
    <w:rsid w:val="00746E3D"/>
    <w:rsid w:val="00747012"/>
    <w:rsid w:val="007514AC"/>
    <w:rsid w:val="0075304E"/>
    <w:rsid w:val="007579B2"/>
    <w:rsid w:val="00760130"/>
    <w:rsid w:val="00760652"/>
    <w:rsid w:val="007610A6"/>
    <w:rsid w:val="00762D65"/>
    <w:rsid w:val="00764BD1"/>
    <w:rsid w:val="00766494"/>
    <w:rsid w:val="0077203E"/>
    <w:rsid w:val="0077278A"/>
    <w:rsid w:val="00772E73"/>
    <w:rsid w:val="00774C1A"/>
    <w:rsid w:val="00774F70"/>
    <w:rsid w:val="00777526"/>
    <w:rsid w:val="00781E7A"/>
    <w:rsid w:val="00782690"/>
    <w:rsid w:val="00784138"/>
    <w:rsid w:val="00790741"/>
    <w:rsid w:val="00792BEF"/>
    <w:rsid w:val="00793011"/>
    <w:rsid w:val="00794E21"/>
    <w:rsid w:val="00795863"/>
    <w:rsid w:val="0079627A"/>
    <w:rsid w:val="00797EE2"/>
    <w:rsid w:val="007A01ED"/>
    <w:rsid w:val="007A1392"/>
    <w:rsid w:val="007A2C9C"/>
    <w:rsid w:val="007A3DF7"/>
    <w:rsid w:val="007A66A7"/>
    <w:rsid w:val="007A6CA9"/>
    <w:rsid w:val="007B132B"/>
    <w:rsid w:val="007B1DA9"/>
    <w:rsid w:val="007B61FD"/>
    <w:rsid w:val="007B6B0A"/>
    <w:rsid w:val="007C3D2A"/>
    <w:rsid w:val="007C5393"/>
    <w:rsid w:val="007C6AFA"/>
    <w:rsid w:val="007D08F1"/>
    <w:rsid w:val="007D0AA6"/>
    <w:rsid w:val="007D2286"/>
    <w:rsid w:val="007D4D3C"/>
    <w:rsid w:val="007D5153"/>
    <w:rsid w:val="007E07B1"/>
    <w:rsid w:val="007E1A10"/>
    <w:rsid w:val="007E3ECD"/>
    <w:rsid w:val="007E661C"/>
    <w:rsid w:val="007E7B03"/>
    <w:rsid w:val="007F01C7"/>
    <w:rsid w:val="007F15EB"/>
    <w:rsid w:val="007F1A6C"/>
    <w:rsid w:val="007F1CF0"/>
    <w:rsid w:val="007F2049"/>
    <w:rsid w:val="007F3ED3"/>
    <w:rsid w:val="007F4F28"/>
    <w:rsid w:val="007F5CD3"/>
    <w:rsid w:val="008000E9"/>
    <w:rsid w:val="0080023C"/>
    <w:rsid w:val="00801A24"/>
    <w:rsid w:val="008036C5"/>
    <w:rsid w:val="00804B04"/>
    <w:rsid w:val="008055F9"/>
    <w:rsid w:val="00805B7B"/>
    <w:rsid w:val="00812C0D"/>
    <w:rsid w:val="00812CE9"/>
    <w:rsid w:val="00816572"/>
    <w:rsid w:val="008171C2"/>
    <w:rsid w:val="00817E11"/>
    <w:rsid w:val="008228E1"/>
    <w:rsid w:val="008231FF"/>
    <w:rsid w:val="0082342C"/>
    <w:rsid w:val="00823C1C"/>
    <w:rsid w:val="008243C3"/>
    <w:rsid w:val="0082504D"/>
    <w:rsid w:val="00825A5D"/>
    <w:rsid w:val="00830F44"/>
    <w:rsid w:val="008339CB"/>
    <w:rsid w:val="00834B5E"/>
    <w:rsid w:val="00835A0E"/>
    <w:rsid w:val="00840125"/>
    <w:rsid w:val="0084056C"/>
    <w:rsid w:val="00840F17"/>
    <w:rsid w:val="008411D4"/>
    <w:rsid w:val="00843495"/>
    <w:rsid w:val="0084475A"/>
    <w:rsid w:val="0084547B"/>
    <w:rsid w:val="00845796"/>
    <w:rsid w:val="00847CB7"/>
    <w:rsid w:val="00855105"/>
    <w:rsid w:val="0085556F"/>
    <w:rsid w:val="008600DC"/>
    <w:rsid w:val="0086304E"/>
    <w:rsid w:val="008633A8"/>
    <w:rsid w:val="00865822"/>
    <w:rsid w:val="00866D91"/>
    <w:rsid w:val="00871B93"/>
    <w:rsid w:val="00873027"/>
    <w:rsid w:val="00874FD9"/>
    <w:rsid w:val="00875B3D"/>
    <w:rsid w:val="00880D01"/>
    <w:rsid w:val="00881286"/>
    <w:rsid w:val="00881511"/>
    <w:rsid w:val="00882EF0"/>
    <w:rsid w:val="00884BE2"/>
    <w:rsid w:val="00885F7C"/>
    <w:rsid w:val="00887188"/>
    <w:rsid w:val="00893534"/>
    <w:rsid w:val="00894459"/>
    <w:rsid w:val="008944D9"/>
    <w:rsid w:val="00895951"/>
    <w:rsid w:val="0089617A"/>
    <w:rsid w:val="008A16B7"/>
    <w:rsid w:val="008A4818"/>
    <w:rsid w:val="008A5093"/>
    <w:rsid w:val="008A65ED"/>
    <w:rsid w:val="008A74A6"/>
    <w:rsid w:val="008B1A65"/>
    <w:rsid w:val="008B546D"/>
    <w:rsid w:val="008B5802"/>
    <w:rsid w:val="008B580D"/>
    <w:rsid w:val="008C2673"/>
    <w:rsid w:val="008C37A7"/>
    <w:rsid w:val="008C53CA"/>
    <w:rsid w:val="008C63D7"/>
    <w:rsid w:val="008D09FA"/>
    <w:rsid w:val="008D0DF4"/>
    <w:rsid w:val="008D4157"/>
    <w:rsid w:val="008D7496"/>
    <w:rsid w:val="008E0939"/>
    <w:rsid w:val="008E3F63"/>
    <w:rsid w:val="008E409F"/>
    <w:rsid w:val="008F0F7C"/>
    <w:rsid w:val="008F2A77"/>
    <w:rsid w:val="008F4C6C"/>
    <w:rsid w:val="00900A92"/>
    <w:rsid w:val="00900BBE"/>
    <w:rsid w:val="0090128D"/>
    <w:rsid w:val="00906115"/>
    <w:rsid w:val="00906354"/>
    <w:rsid w:val="009065DB"/>
    <w:rsid w:val="00911F4C"/>
    <w:rsid w:val="009136D5"/>
    <w:rsid w:val="00916D17"/>
    <w:rsid w:val="00917388"/>
    <w:rsid w:val="00917423"/>
    <w:rsid w:val="00917F42"/>
    <w:rsid w:val="0092341C"/>
    <w:rsid w:val="00923DC6"/>
    <w:rsid w:val="00924B0D"/>
    <w:rsid w:val="00931D12"/>
    <w:rsid w:val="0093397A"/>
    <w:rsid w:val="00935134"/>
    <w:rsid w:val="00935580"/>
    <w:rsid w:val="009407CC"/>
    <w:rsid w:val="00942E8C"/>
    <w:rsid w:val="009435E2"/>
    <w:rsid w:val="0094610B"/>
    <w:rsid w:val="009514B1"/>
    <w:rsid w:val="00952FA2"/>
    <w:rsid w:val="00955924"/>
    <w:rsid w:val="009604FC"/>
    <w:rsid w:val="00960C30"/>
    <w:rsid w:val="00962C74"/>
    <w:rsid w:val="00964BF9"/>
    <w:rsid w:val="009714D6"/>
    <w:rsid w:val="009727FF"/>
    <w:rsid w:val="00972C24"/>
    <w:rsid w:val="00972C85"/>
    <w:rsid w:val="00976A43"/>
    <w:rsid w:val="00980C1D"/>
    <w:rsid w:val="00981357"/>
    <w:rsid w:val="00987396"/>
    <w:rsid w:val="009901AA"/>
    <w:rsid w:val="009904BB"/>
    <w:rsid w:val="0099333D"/>
    <w:rsid w:val="00995120"/>
    <w:rsid w:val="00997A46"/>
    <w:rsid w:val="009A07C1"/>
    <w:rsid w:val="009A5E20"/>
    <w:rsid w:val="009A64B3"/>
    <w:rsid w:val="009B4FFE"/>
    <w:rsid w:val="009B5C42"/>
    <w:rsid w:val="009C2B93"/>
    <w:rsid w:val="009C3DF6"/>
    <w:rsid w:val="009C4616"/>
    <w:rsid w:val="009C4F10"/>
    <w:rsid w:val="009C546D"/>
    <w:rsid w:val="009D0D23"/>
    <w:rsid w:val="009D2816"/>
    <w:rsid w:val="009D292D"/>
    <w:rsid w:val="009D2B6E"/>
    <w:rsid w:val="009D30E8"/>
    <w:rsid w:val="009D37E0"/>
    <w:rsid w:val="009D5D71"/>
    <w:rsid w:val="009D758E"/>
    <w:rsid w:val="009E0EC3"/>
    <w:rsid w:val="009E144C"/>
    <w:rsid w:val="009E3AF4"/>
    <w:rsid w:val="009E5896"/>
    <w:rsid w:val="009E5C30"/>
    <w:rsid w:val="009F0240"/>
    <w:rsid w:val="009F08DF"/>
    <w:rsid w:val="009F1E47"/>
    <w:rsid w:val="009F216C"/>
    <w:rsid w:val="009F61C6"/>
    <w:rsid w:val="009F6D15"/>
    <w:rsid w:val="00A000A4"/>
    <w:rsid w:val="00A00490"/>
    <w:rsid w:val="00A01A81"/>
    <w:rsid w:val="00A02231"/>
    <w:rsid w:val="00A02417"/>
    <w:rsid w:val="00A02F8A"/>
    <w:rsid w:val="00A04F0C"/>
    <w:rsid w:val="00A07E1D"/>
    <w:rsid w:val="00A07F49"/>
    <w:rsid w:val="00A14B53"/>
    <w:rsid w:val="00A1503E"/>
    <w:rsid w:val="00A15641"/>
    <w:rsid w:val="00A15659"/>
    <w:rsid w:val="00A16803"/>
    <w:rsid w:val="00A1797F"/>
    <w:rsid w:val="00A20B99"/>
    <w:rsid w:val="00A22792"/>
    <w:rsid w:val="00A278EE"/>
    <w:rsid w:val="00A30D97"/>
    <w:rsid w:val="00A31402"/>
    <w:rsid w:val="00A315FB"/>
    <w:rsid w:val="00A31659"/>
    <w:rsid w:val="00A3253F"/>
    <w:rsid w:val="00A3264C"/>
    <w:rsid w:val="00A329B6"/>
    <w:rsid w:val="00A36715"/>
    <w:rsid w:val="00A378C9"/>
    <w:rsid w:val="00A37B4E"/>
    <w:rsid w:val="00A40909"/>
    <w:rsid w:val="00A41241"/>
    <w:rsid w:val="00A43AD2"/>
    <w:rsid w:val="00A442E8"/>
    <w:rsid w:val="00A44E88"/>
    <w:rsid w:val="00A476CA"/>
    <w:rsid w:val="00A47B05"/>
    <w:rsid w:val="00A51091"/>
    <w:rsid w:val="00A52A05"/>
    <w:rsid w:val="00A536E2"/>
    <w:rsid w:val="00A56D01"/>
    <w:rsid w:val="00A57EF7"/>
    <w:rsid w:val="00A6286B"/>
    <w:rsid w:val="00A64AB6"/>
    <w:rsid w:val="00A65B1C"/>
    <w:rsid w:val="00A66E47"/>
    <w:rsid w:val="00A72F41"/>
    <w:rsid w:val="00A737A0"/>
    <w:rsid w:val="00A75E3B"/>
    <w:rsid w:val="00A75FDF"/>
    <w:rsid w:val="00A764D1"/>
    <w:rsid w:val="00A77FC9"/>
    <w:rsid w:val="00A81CED"/>
    <w:rsid w:val="00A81D13"/>
    <w:rsid w:val="00A82051"/>
    <w:rsid w:val="00A83CB9"/>
    <w:rsid w:val="00A856A5"/>
    <w:rsid w:val="00A923BA"/>
    <w:rsid w:val="00A92EAC"/>
    <w:rsid w:val="00A9352E"/>
    <w:rsid w:val="00A94D3E"/>
    <w:rsid w:val="00A955AE"/>
    <w:rsid w:val="00A9696D"/>
    <w:rsid w:val="00AA0BC3"/>
    <w:rsid w:val="00AA2200"/>
    <w:rsid w:val="00AA2744"/>
    <w:rsid w:val="00AA42D1"/>
    <w:rsid w:val="00AA553B"/>
    <w:rsid w:val="00AB01E3"/>
    <w:rsid w:val="00AB3328"/>
    <w:rsid w:val="00AC06EC"/>
    <w:rsid w:val="00AC0E76"/>
    <w:rsid w:val="00AC37D5"/>
    <w:rsid w:val="00AD0E6E"/>
    <w:rsid w:val="00AD2CB0"/>
    <w:rsid w:val="00AD6028"/>
    <w:rsid w:val="00AE277A"/>
    <w:rsid w:val="00AE30D4"/>
    <w:rsid w:val="00AE57C9"/>
    <w:rsid w:val="00AE7708"/>
    <w:rsid w:val="00AF0BAC"/>
    <w:rsid w:val="00AF145A"/>
    <w:rsid w:val="00B02BB8"/>
    <w:rsid w:val="00B03752"/>
    <w:rsid w:val="00B04432"/>
    <w:rsid w:val="00B055F3"/>
    <w:rsid w:val="00B07CD4"/>
    <w:rsid w:val="00B14036"/>
    <w:rsid w:val="00B162A3"/>
    <w:rsid w:val="00B165B9"/>
    <w:rsid w:val="00B1751E"/>
    <w:rsid w:val="00B2033E"/>
    <w:rsid w:val="00B21208"/>
    <w:rsid w:val="00B245EA"/>
    <w:rsid w:val="00B24692"/>
    <w:rsid w:val="00B25788"/>
    <w:rsid w:val="00B26A15"/>
    <w:rsid w:val="00B317C5"/>
    <w:rsid w:val="00B35061"/>
    <w:rsid w:val="00B359B8"/>
    <w:rsid w:val="00B359EE"/>
    <w:rsid w:val="00B360AB"/>
    <w:rsid w:val="00B3760D"/>
    <w:rsid w:val="00B40316"/>
    <w:rsid w:val="00B40A3A"/>
    <w:rsid w:val="00B4136C"/>
    <w:rsid w:val="00B43077"/>
    <w:rsid w:val="00B459E2"/>
    <w:rsid w:val="00B50481"/>
    <w:rsid w:val="00B53428"/>
    <w:rsid w:val="00B540B7"/>
    <w:rsid w:val="00B54EBC"/>
    <w:rsid w:val="00B55A5D"/>
    <w:rsid w:val="00B616EC"/>
    <w:rsid w:val="00B62994"/>
    <w:rsid w:val="00B706AF"/>
    <w:rsid w:val="00B70F3E"/>
    <w:rsid w:val="00B71580"/>
    <w:rsid w:val="00B810A1"/>
    <w:rsid w:val="00B81272"/>
    <w:rsid w:val="00B85CE9"/>
    <w:rsid w:val="00B87097"/>
    <w:rsid w:val="00B90546"/>
    <w:rsid w:val="00B90CA9"/>
    <w:rsid w:val="00B9268E"/>
    <w:rsid w:val="00B9314E"/>
    <w:rsid w:val="00B949F8"/>
    <w:rsid w:val="00B9656A"/>
    <w:rsid w:val="00BA0226"/>
    <w:rsid w:val="00BA3797"/>
    <w:rsid w:val="00BA4264"/>
    <w:rsid w:val="00BB0791"/>
    <w:rsid w:val="00BB2A3C"/>
    <w:rsid w:val="00BB4EF2"/>
    <w:rsid w:val="00BB62E9"/>
    <w:rsid w:val="00BC0AF3"/>
    <w:rsid w:val="00BC1E7A"/>
    <w:rsid w:val="00BC2204"/>
    <w:rsid w:val="00BC2B72"/>
    <w:rsid w:val="00BC366A"/>
    <w:rsid w:val="00BC4E1E"/>
    <w:rsid w:val="00BD14DA"/>
    <w:rsid w:val="00BD5328"/>
    <w:rsid w:val="00BD6A10"/>
    <w:rsid w:val="00BE1226"/>
    <w:rsid w:val="00BE15CF"/>
    <w:rsid w:val="00BE36CC"/>
    <w:rsid w:val="00BE4B4E"/>
    <w:rsid w:val="00BE5336"/>
    <w:rsid w:val="00BE56F8"/>
    <w:rsid w:val="00BE6CDB"/>
    <w:rsid w:val="00BE71F4"/>
    <w:rsid w:val="00BF4952"/>
    <w:rsid w:val="00BF5D27"/>
    <w:rsid w:val="00BF664D"/>
    <w:rsid w:val="00C0204C"/>
    <w:rsid w:val="00C04661"/>
    <w:rsid w:val="00C04C3D"/>
    <w:rsid w:val="00C05509"/>
    <w:rsid w:val="00C06C30"/>
    <w:rsid w:val="00C141FD"/>
    <w:rsid w:val="00C14543"/>
    <w:rsid w:val="00C14C81"/>
    <w:rsid w:val="00C16219"/>
    <w:rsid w:val="00C17B73"/>
    <w:rsid w:val="00C2012E"/>
    <w:rsid w:val="00C22B08"/>
    <w:rsid w:val="00C2791C"/>
    <w:rsid w:val="00C34FC2"/>
    <w:rsid w:val="00C353C0"/>
    <w:rsid w:val="00C37D80"/>
    <w:rsid w:val="00C41346"/>
    <w:rsid w:val="00C427C8"/>
    <w:rsid w:val="00C44370"/>
    <w:rsid w:val="00C56153"/>
    <w:rsid w:val="00C6139C"/>
    <w:rsid w:val="00C6227E"/>
    <w:rsid w:val="00C62AF0"/>
    <w:rsid w:val="00C63A0E"/>
    <w:rsid w:val="00C64449"/>
    <w:rsid w:val="00C707A7"/>
    <w:rsid w:val="00C73380"/>
    <w:rsid w:val="00C74562"/>
    <w:rsid w:val="00C75220"/>
    <w:rsid w:val="00C75A07"/>
    <w:rsid w:val="00C80CB8"/>
    <w:rsid w:val="00C822AE"/>
    <w:rsid w:val="00C83050"/>
    <w:rsid w:val="00C842CC"/>
    <w:rsid w:val="00C86BA9"/>
    <w:rsid w:val="00C94E11"/>
    <w:rsid w:val="00C96B9B"/>
    <w:rsid w:val="00CA2E48"/>
    <w:rsid w:val="00CA2FBF"/>
    <w:rsid w:val="00CA3C50"/>
    <w:rsid w:val="00CB0206"/>
    <w:rsid w:val="00CB0DDF"/>
    <w:rsid w:val="00CB1DA4"/>
    <w:rsid w:val="00CB4CE6"/>
    <w:rsid w:val="00CB4DB1"/>
    <w:rsid w:val="00CB7E47"/>
    <w:rsid w:val="00CC2E66"/>
    <w:rsid w:val="00CC5510"/>
    <w:rsid w:val="00CD216B"/>
    <w:rsid w:val="00CD4867"/>
    <w:rsid w:val="00CD53F8"/>
    <w:rsid w:val="00CD581C"/>
    <w:rsid w:val="00CE0360"/>
    <w:rsid w:val="00CE2131"/>
    <w:rsid w:val="00CE51AC"/>
    <w:rsid w:val="00CE5FA1"/>
    <w:rsid w:val="00CF00E3"/>
    <w:rsid w:val="00CF0631"/>
    <w:rsid w:val="00CF082E"/>
    <w:rsid w:val="00CF5023"/>
    <w:rsid w:val="00CF618E"/>
    <w:rsid w:val="00D00C60"/>
    <w:rsid w:val="00D0121A"/>
    <w:rsid w:val="00D04F9F"/>
    <w:rsid w:val="00D053E5"/>
    <w:rsid w:val="00D12D6B"/>
    <w:rsid w:val="00D131A6"/>
    <w:rsid w:val="00D16243"/>
    <w:rsid w:val="00D17B27"/>
    <w:rsid w:val="00D210D7"/>
    <w:rsid w:val="00D24920"/>
    <w:rsid w:val="00D26086"/>
    <w:rsid w:val="00D30A66"/>
    <w:rsid w:val="00D32456"/>
    <w:rsid w:val="00D32FC9"/>
    <w:rsid w:val="00D3353F"/>
    <w:rsid w:val="00D34B8E"/>
    <w:rsid w:val="00D36B07"/>
    <w:rsid w:val="00D434DB"/>
    <w:rsid w:val="00D43541"/>
    <w:rsid w:val="00D4515D"/>
    <w:rsid w:val="00D45863"/>
    <w:rsid w:val="00D527B6"/>
    <w:rsid w:val="00D5508B"/>
    <w:rsid w:val="00D557ED"/>
    <w:rsid w:val="00D56DF9"/>
    <w:rsid w:val="00D650E0"/>
    <w:rsid w:val="00D65FAA"/>
    <w:rsid w:val="00D70BDF"/>
    <w:rsid w:val="00D7373F"/>
    <w:rsid w:val="00D74E87"/>
    <w:rsid w:val="00D763ED"/>
    <w:rsid w:val="00D765F5"/>
    <w:rsid w:val="00D76C9E"/>
    <w:rsid w:val="00D8120E"/>
    <w:rsid w:val="00D90001"/>
    <w:rsid w:val="00D902A0"/>
    <w:rsid w:val="00D90668"/>
    <w:rsid w:val="00D91EEE"/>
    <w:rsid w:val="00D94335"/>
    <w:rsid w:val="00D973C8"/>
    <w:rsid w:val="00D97BE4"/>
    <w:rsid w:val="00DA2207"/>
    <w:rsid w:val="00DA35C9"/>
    <w:rsid w:val="00DA405D"/>
    <w:rsid w:val="00DA6183"/>
    <w:rsid w:val="00DA75B4"/>
    <w:rsid w:val="00DB1B17"/>
    <w:rsid w:val="00DB1D4C"/>
    <w:rsid w:val="00DB2A9B"/>
    <w:rsid w:val="00DB471C"/>
    <w:rsid w:val="00DB55AD"/>
    <w:rsid w:val="00DB6FC3"/>
    <w:rsid w:val="00DC4346"/>
    <w:rsid w:val="00DC4C3B"/>
    <w:rsid w:val="00DC5B9B"/>
    <w:rsid w:val="00DC6989"/>
    <w:rsid w:val="00DC6C42"/>
    <w:rsid w:val="00DD07FF"/>
    <w:rsid w:val="00DD31B3"/>
    <w:rsid w:val="00DD4225"/>
    <w:rsid w:val="00DD48FF"/>
    <w:rsid w:val="00DE029A"/>
    <w:rsid w:val="00DE085B"/>
    <w:rsid w:val="00DE2CD6"/>
    <w:rsid w:val="00DE32C8"/>
    <w:rsid w:val="00DE3430"/>
    <w:rsid w:val="00DE352A"/>
    <w:rsid w:val="00DE40E1"/>
    <w:rsid w:val="00DE4514"/>
    <w:rsid w:val="00DF4862"/>
    <w:rsid w:val="00DF607B"/>
    <w:rsid w:val="00DF61C3"/>
    <w:rsid w:val="00E01B6E"/>
    <w:rsid w:val="00E066DD"/>
    <w:rsid w:val="00E06A63"/>
    <w:rsid w:val="00E12970"/>
    <w:rsid w:val="00E13616"/>
    <w:rsid w:val="00E14961"/>
    <w:rsid w:val="00E14F61"/>
    <w:rsid w:val="00E1517B"/>
    <w:rsid w:val="00E151A3"/>
    <w:rsid w:val="00E1744B"/>
    <w:rsid w:val="00E17507"/>
    <w:rsid w:val="00E22120"/>
    <w:rsid w:val="00E24CE2"/>
    <w:rsid w:val="00E26105"/>
    <w:rsid w:val="00E27572"/>
    <w:rsid w:val="00E334BB"/>
    <w:rsid w:val="00E3393F"/>
    <w:rsid w:val="00E368D3"/>
    <w:rsid w:val="00E36DFB"/>
    <w:rsid w:val="00E3771A"/>
    <w:rsid w:val="00E44340"/>
    <w:rsid w:val="00E4520D"/>
    <w:rsid w:val="00E471A2"/>
    <w:rsid w:val="00E5034F"/>
    <w:rsid w:val="00E50D00"/>
    <w:rsid w:val="00E51E30"/>
    <w:rsid w:val="00E530F1"/>
    <w:rsid w:val="00E54AC1"/>
    <w:rsid w:val="00E568C8"/>
    <w:rsid w:val="00E57ED6"/>
    <w:rsid w:val="00E61F32"/>
    <w:rsid w:val="00E6408D"/>
    <w:rsid w:val="00E64D81"/>
    <w:rsid w:val="00E6706A"/>
    <w:rsid w:val="00E72A3D"/>
    <w:rsid w:val="00E73CF9"/>
    <w:rsid w:val="00E754F0"/>
    <w:rsid w:val="00E76D75"/>
    <w:rsid w:val="00E7770D"/>
    <w:rsid w:val="00E823F9"/>
    <w:rsid w:val="00E83B24"/>
    <w:rsid w:val="00E84E0B"/>
    <w:rsid w:val="00E8519D"/>
    <w:rsid w:val="00E860A5"/>
    <w:rsid w:val="00E86D0D"/>
    <w:rsid w:val="00E92254"/>
    <w:rsid w:val="00E935D5"/>
    <w:rsid w:val="00E94280"/>
    <w:rsid w:val="00E95040"/>
    <w:rsid w:val="00E950EB"/>
    <w:rsid w:val="00E96DED"/>
    <w:rsid w:val="00EA3CBE"/>
    <w:rsid w:val="00EA6390"/>
    <w:rsid w:val="00EB1097"/>
    <w:rsid w:val="00EB1782"/>
    <w:rsid w:val="00EB1B06"/>
    <w:rsid w:val="00EB2DD7"/>
    <w:rsid w:val="00EB353B"/>
    <w:rsid w:val="00EB42EE"/>
    <w:rsid w:val="00EB556F"/>
    <w:rsid w:val="00EB5F93"/>
    <w:rsid w:val="00EC0F71"/>
    <w:rsid w:val="00EC44E0"/>
    <w:rsid w:val="00EC4786"/>
    <w:rsid w:val="00ED5B8F"/>
    <w:rsid w:val="00EE1735"/>
    <w:rsid w:val="00EE1C7D"/>
    <w:rsid w:val="00EE2535"/>
    <w:rsid w:val="00EE624E"/>
    <w:rsid w:val="00EE6EC4"/>
    <w:rsid w:val="00EF00DD"/>
    <w:rsid w:val="00EF4D1A"/>
    <w:rsid w:val="00EF7085"/>
    <w:rsid w:val="00F01AE2"/>
    <w:rsid w:val="00F03737"/>
    <w:rsid w:val="00F05AF3"/>
    <w:rsid w:val="00F10E21"/>
    <w:rsid w:val="00F10EEF"/>
    <w:rsid w:val="00F110B6"/>
    <w:rsid w:val="00F12EBF"/>
    <w:rsid w:val="00F15EFD"/>
    <w:rsid w:val="00F16844"/>
    <w:rsid w:val="00F16955"/>
    <w:rsid w:val="00F24AB8"/>
    <w:rsid w:val="00F308EE"/>
    <w:rsid w:val="00F31768"/>
    <w:rsid w:val="00F323B0"/>
    <w:rsid w:val="00F32B77"/>
    <w:rsid w:val="00F33A4A"/>
    <w:rsid w:val="00F353F1"/>
    <w:rsid w:val="00F4060C"/>
    <w:rsid w:val="00F4408A"/>
    <w:rsid w:val="00F45618"/>
    <w:rsid w:val="00F47F2E"/>
    <w:rsid w:val="00F52043"/>
    <w:rsid w:val="00F52B56"/>
    <w:rsid w:val="00F53F5B"/>
    <w:rsid w:val="00F54571"/>
    <w:rsid w:val="00F56E8C"/>
    <w:rsid w:val="00F60109"/>
    <w:rsid w:val="00F60D68"/>
    <w:rsid w:val="00F62189"/>
    <w:rsid w:val="00F62CF0"/>
    <w:rsid w:val="00F668BF"/>
    <w:rsid w:val="00F71CF4"/>
    <w:rsid w:val="00F73375"/>
    <w:rsid w:val="00F736D5"/>
    <w:rsid w:val="00F748BF"/>
    <w:rsid w:val="00F74F1E"/>
    <w:rsid w:val="00F75DB9"/>
    <w:rsid w:val="00F7635F"/>
    <w:rsid w:val="00F7640B"/>
    <w:rsid w:val="00F7659D"/>
    <w:rsid w:val="00F81278"/>
    <w:rsid w:val="00F86FC6"/>
    <w:rsid w:val="00F9171B"/>
    <w:rsid w:val="00F93894"/>
    <w:rsid w:val="00FA0C8C"/>
    <w:rsid w:val="00FA31C6"/>
    <w:rsid w:val="00FA3DFA"/>
    <w:rsid w:val="00FA76D8"/>
    <w:rsid w:val="00FB12B5"/>
    <w:rsid w:val="00FB2B5D"/>
    <w:rsid w:val="00FB2E0A"/>
    <w:rsid w:val="00FB372B"/>
    <w:rsid w:val="00FB4A75"/>
    <w:rsid w:val="00FB576C"/>
    <w:rsid w:val="00FB7EE4"/>
    <w:rsid w:val="00FC13B9"/>
    <w:rsid w:val="00FC5F00"/>
    <w:rsid w:val="00FD1191"/>
    <w:rsid w:val="00FD2F5D"/>
    <w:rsid w:val="00FD3A84"/>
    <w:rsid w:val="00FD6838"/>
    <w:rsid w:val="00FE242B"/>
    <w:rsid w:val="00FE55FB"/>
    <w:rsid w:val="00FE7D53"/>
    <w:rsid w:val="00FF26EC"/>
    <w:rsid w:val="00FF4776"/>
    <w:rsid w:val="00FF5A44"/>
    <w:rsid w:val="00FF7D81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AF3D27"/>
  <w15:docId w15:val="{72437FDB-9590-497A-9EC3-CBC748743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BB4EF2"/>
    <w:pPr>
      <w:keepNext/>
      <w:outlineLvl w:val="0"/>
    </w:pPr>
    <w:rPr>
      <w:b/>
      <w:caps/>
      <w:color w:val="000000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uiPriority w:val="39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C6139C"/>
    <w:pPr>
      <w:jc w:val="center"/>
    </w:pPr>
    <w:rPr>
      <w:b/>
      <w:caps/>
      <w:szCs w:val="24"/>
      <w:lang w:val="en-US"/>
    </w:rPr>
  </w:style>
  <w:style w:type="character" w:customStyle="1" w:styleId="AntrasteChar">
    <w:name w:val="Antraste Char"/>
    <w:link w:val="Antraste"/>
    <w:rsid w:val="00C6139C"/>
    <w:rPr>
      <w:b/>
      <w:caps/>
      <w:sz w:val="24"/>
      <w:szCs w:val="24"/>
      <w:lang w:val="en-US" w:eastAsia="en-US"/>
    </w:rPr>
  </w:style>
  <w:style w:type="character" w:customStyle="1" w:styleId="Style1">
    <w:name w:val="Style1"/>
    <w:rsid w:val="00C80CB8"/>
    <w:rPr>
      <w:rFonts w:ascii="Times New Roman" w:hAnsi="Times New Roman"/>
      <w:b/>
      <w:sz w:val="24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A44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rsid w:val="00A442E8"/>
    <w:rPr>
      <w:rFonts w:ascii="Courier New" w:hAnsi="Courier New" w:cs="Courier New"/>
    </w:rPr>
  </w:style>
  <w:style w:type="paragraph" w:styleId="Sraopastraipa">
    <w:name w:val="List Paragraph"/>
    <w:basedOn w:val="prastasis"/>
    <w:uiPriority w:val="34"/>
    <w:qFormat/>
    <w:rsid w:val="00880D01"/>
    <w:pPr>
      <w:ind w:left="720"/>
      <w:contextualSpacing/>
    </w:pPr>
  </w:style>
  <w:style w:type="character" w:styleId="Komentaronuoroda">
    <w:name w:val="annotation reference"/>
    <w:semiHidden/>
    <w:unhideWhenUsed/>
    <w:rsid w:val="00020C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020C00"/>
    <w:rPr>
      <w:sz w:val="20"/>
    </w:rPr>
  </w:style>
  <w:style w:type="character" w:customStyle="1" w:styleId="KomentarotekstasDiagrama">
    <w:name w:val="Komentaro tekstas Diagrama"/>
    <w:link w:val="Komentarotekstas"/>
    <w:semiHidden/>
    <w:rsid w:val="00020C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C4E1E"/>
    <w:rPr>
      <w:b/>
      <w:bCs/>
    </w:rPr>
  </w:style>
  <w:style w:type="character" w:customStyle="1" w:styleId="KomentarotemaDiagrama">
    <w:name w:val="Komentaro tema Diagrama"/>
    <w:link w:val="Komentarotema"/>
    <w:semiHidden/>
    <w:rsid w:val="00BC4E1E"/>
    <w:rPr>
      <w:b/>
      <w:bCs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FC13B9"/>
    <w:rPr>
      <w:color w:val="808080"/>
      <w:shd w:val="clear" w:color="auto" w:fill="E6E6E6"/>
    </w:rPr>
  </w:style>
  <w:style w:type="paragraph" w:customStyle="1" w:styleId="Default">
    <w:name w:val="Default"/>
    <w:rsid w:val="0077752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1Diagrama">
    <w:name w:val="Antraštė 1 Diagrama"/>
    <w:link w:val="Antrat1"/>
    <w:rsid w:val="00BB4EF2"/>
    <w:rPr>
      <w:b/>
      <w:caps/>
      <w:color w:val="000000"/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E860A5"/>
    <w:rPr>
      <w:sz w:val="24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3A34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84BBF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phonetxt">
    <w:name w:val="phone_txt"/>
    <w:basedOn w:val="Numatytasispastraiposriftas"/>
    <w:rsid w:val="00BC0AF3"/>
  </w:style>
  <w:style w:type="character" w:customStyle="1" w:styleId="st">
    <w:name w:val="st"/>
    <w:basedOn w:val="Numatytasispastraiposriftas"/>
    <w:rsid w:val="00F53F5B"/>
  </w:style>
  <w:style w:type="character" w:styleId="Emfaz">
    <w:name w:val="Emphasis"/>
    <w:basedOn w:val="Numatytasispastraiposriftas"/>
    <w:uiPriority w:val="20"/>
    <w:qFormat/>
    <w:rsid w:val="00F53F5B"/>
    <w:rPr>
      <w:i/>
      <w:iCs/>
    </w:rPr>
  </w:style>
  <w:style w:type="paragraph" w:styleId="prastasiniatinklio">
    <w:name w:val="Normal (Web)"/>
    <w:basedOn w:val="prastasis"/>
    <w:unhideWhenUsed/>
    <w:rsid w:val="00AC06EC"/>
    <w:rPr>
      <w:szCs w:val="24"/>
    </w:rPr>
  </w:style>
  <w:style w:type="character" w:customStyle="1" w:styleId="st1">
    <w:name w:val="st1"/>
    <w:basedOn w:val="Numatytasispastraiposriftas"/>
    <w:rsid w:val="00AC06EC"/>
  </w:style>
  <w:style w:type="paragraph" w:customStyle="1" w:styleId="Standard">
    <w:name w:val="Standard"/>
    <w:rsid w:val="00C62AF0"/>
    <w:pPr>
      <w:suppressAutoHyphens/>
      <w:overflowPunct w:val="0"/>
      <w:autoSpaceDE w:val="0"/>
      <w:autoSpaceDN w:val="0"/>
      <w:textAlignment w:val="baseline"/>
    </w:pPr>
    <w:rPr>
      <w:kern w:val="3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C72B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2E2F06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25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4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ailto:margarita.zelbiene@nbfc.lt" TargetMode="External"
                 Type="http://schemas.openxmlformats.org/officeDocument/2006/relationships/hyperlink"/>
   <Relationship Id="rId12" Target="header1.xml"
                 Type="http://schemas.openxmlformats.org/officeDocument/2006/relationships/header"/>
   <Relationship Id="rId13" Target="header2.xml"
                 Type="http://schemas.openxmlformats.org/officeDocument/2006/relationships/header"/>
   <Relationship Id="rId14" Target="footer1.xml"
                 Type="http://schemas.openxmlformats.org/officeDocument/2006/relationships/footer"/>
   <Relationship Id="rId15" Target="footer2.xml"
                 Type="http://schemas.openxmlformats.org/officeDocument/2006/relationships/footer"/>
   <Relationship Id="rId16" Target="header3.xml"
                 Type="http://schemas.openxmlformats.org/officeDocument/2006/relationships/head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_rels/header3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   <Relationship Id="rId2" Target="mailto:info@nbfc.lt" TargetMode="External"
                 Type="http://schemas.openxmlformats.org/officeDocument/2006/relationships/hyperlink"/>
</Relationships>
</file>

<file path=word/_rels/settings.xml.rels><?xml version="1.0" encoding="UTF-8" standalone="yes"?>
<Relationships xmlns="http://schemas.openxmlformats.org/package/2006/relationships">
   <Relationship Id="rId1"
                 Target="file:///C:/Users/karolina.barisauskie/Desktop/Dokumentu%20sablonai/Ra&#353;to%20pvz..dot"
                 TargetMode="External"
                 Type="http://schemas.openxmlformats.org/officeDocument/2006/relationships/attachedTemplat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E38CDB2E5B6054AA9B81871A030C91D" ma:contentTypeVersion="4" ma:contentTypeDescription="Kurkite naują dokumentą." ma:contentTypeScope="" ma:versionID="7ca3c27251a37685ce5c99052a27df38">
  <xsd:schema xmlns:xsd="http://www.w3.org/2001/XMLSchema" xmlns:xs="http://www.w3.org/2001/XMLSchema" xmlns:p="http://schemas.microsoft.com/office/2006/metadata/properties" xmlns:ns2="f118166f-8e16-425c-b03d-7e1f993805d3" targetNamespace="http://schemas.microsoft.com/office/2006/metadata/properties" ma:root="true" ma:fieldsID="647c6d5b2d07cb7d7b388fc163f75e14" ns2:_="">
    <xsd:import namespace="f118166f-8e16-425c-b03d-7e1f993805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8166f-8e16-425c-b03d-7e1f993805d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Paskutinį kartą bendrinta pagal vartotoją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Paskutinį kartą bendrinta pagal laiką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4656-A0B3-4B96-AEC1-0A9401A74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18166f-8e16-425c-b03d-7e1f993805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1AFEC9-24E2-4EEF-AB10-DF62E423E4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BB185-21DE-445D-A5E8-42001C95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Rašto pvz.</Template>
  <TotalTime>3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1132</CharactersWithSpaces>
  <SharedDoc>false</SharedDoc>
  <HLinks>
    <vt:vector size="6" baseType="variant">
      <vt:variant>
        <vt:i4>3080221</vt:i4>
      </vt:variant>
      <vt:variant>
        <vt:i4>6</vt:i4>
      </vt:variant>
      <vt:variant>
        <vt:i4>0</vt:i4>
      </vt:variant>
      <vt:variant>
        <vt:i4>5</vt:i4>
      </vt:variant>
      <vt:variant>
        <vt:lpwstr>mailto:info@nbfcentras.lt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2026-01-26T09:54:00Z</dcterms:created>
  <dc:creator>Karolina Barišauskienė</dc:creator>
  <cp:lastModifiedBy>Margarita Zelbienė</cp:lastModifiedBy>
  <cp:lastPrinted>2018-09-13T06:44:00Z</cp:lastPrinted>
  <dcterms:modified xsi:type="dcterms:W3CDTF">2026-01-26T09:59:00Z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0x0101005E38CDB2E5B6054AA9B81871A030C91D</vt:lpwstr>
  </property>
</Properties>
</file>